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2B2B" w14:textId="77777777" w:rsidR="003C4C3A" w:rsidRDefault="00775D85" w:rsidP="003E4642">
      <w:pPr>
        <w:pStyle w:val="FNFCSHeader"/>
        <w:rPr>
          <w:rFonts w:ascii="Poppins" w:hAnsi="Poppins" w:cs="Poppins"/>
          <w:b/>
          <w:bCs/>
          <w:szCs w:val="28"/>
        </w:rPr>
      </w:pPr>
      <w:r w:rsidRPr="00BF7C56">
        <w:rPr>
          <w:rFonts w:ascii="Poppins" w:hAnsi="Poppins" w:cs="Poppins"/>
        </w:rPr>
        <w:br/>
      </w:r>
      <w:r w:rsidRPr="00BF7C56">
        <w:rPr>
          <w:rFonts w:ascii="Poppins" w:hAnsi="Poppins" w:cs="Poppins"/>
        </w:rPr>
        <w:br/>
      </w:r>
    </w:p>
    <w:p w14:paraId="0E521AC1" w14:textId="2E5FC982" w:rsidR="003E4642" w:rsidRPr="003C4C3A" w:rsidRDefault="003E4642" w:rsidP="003E4642">
      <w:pPr>
        <w:pStyle w:val="FNFCSHeader"/>
        <w:rPr>
          <w:rFonts w:ascii="Poppins" w:hAnsi="Poppins" w:cs="Poppins"/>
          <w:b/>
          <w:bCs/>
          <w:szCs w:val="28"/>
        </w:rPr>
      </w:pPr>
      <w:r>
        <w:rPr>
          <w:rFonts w:ascii="Poppins" w:hAnsi="Poppins" w:cs="Poppins"/>
          <w:b/>
          <w:bCs/>
          <w:szCs w:val="28"/>
        </w:rPr>
        <w:t xml:space="preserve">Social Media Post Caption: </w:t>
      </w:r>
      <w:r w:rsidR="002816B1">
        <w:rPr>
          <w:rFonts w:ascii="Poppins" w:hAnsi="Poppins" w:cs="Poppins"/>
          <w:b/>
          <w:bCs/>
          <w:szCs w:val="28"/>
        </w:rPr>
        <w:t xml:space="preserve">Claims Helpers </w:t>
      </w:r>
    </w:p>
    <w:p w14:paraId="0AF92BE2" w14:textId="44E3F257" w:rsidR="003C4C3A" w:rsidRDefault="003C4C3A" w:rsidP="003C4C3A">
      <w:pPr>
        <w:pStyle w:val="FNCFSBodyCopy"/>
        <w:rPr>
          <w:rFonts w:ascii="Poppins" w:hAnsi="Poppins" w:cs="Poppins"/>
          <w:b/>
          <w:bCs/>
        </w:rPr>
      </w:pPr>
      <w:r w:rsidRPr="1F58DEE0">
        <w:rPr>
          <w:rFonts w:ascii="Poppins" w:hAnsi="Poppins" w:cs="Poppins"/>
        </w:rPr>
        <w:t xml:space="preserve">Here is a suggested caption to accompany the social media image </w:t>
      </w:r>
      <w:r w:rsidR="00C11549" w:rsidRPr="00C11549">
        <w:rPr>
          <w:rFonts w:ascii="Poppins" w:hAnsi="Poppins" w:cs="Poppins"/>
        </w:rPr>
        <w:t>about Claims Helpers, who can help Class Members complete Claim Forms, learn how to obtain identification and share information about cultural, community, or wellness resources and supports.</w:t>
      </w:r>
      <w:r w:rsidR="00C11549">
        <w:rPr>
          <w:rFonts w:ascii="Poppins" w:hAnsi="Poppins" w:cs="Poppins"/>
          <w:b/>
          <w:bCs/>
        </w:rPr>
        <w:t xml:space="preserve"> </w:t>
      </w:r>
    </w:p>
    <w:p w14:paraId="1F6D4027" w14:textId="6EF4364D" w:rsidR="003E4642" w:rsidRPr="003C4C3A" w:rsidRDefault="003C4C3A" w:rsidP="003C4C3A">
      <w:pPr>
        <w:pStyle w:val="FNCFSBodyCopy"/>
        <w:spacing w:before="0"/>
        <w:rPr>
          <w:rFonts w:ascii="Poppins" w:hAnsi="Poppins" w:cs="Poppins"/>
          <w:b/>
          <w:bCs/>
        </w:rPr>
      </w:pPr>
      <w:r w:rsidRPr="00C104FA">
        <w:rPr>
          <w:rFonts w:ascii="Poppins" w:hAnsi="Poppins" w:cs="Poppins"/>
          <w:b/>
          <w:bCs/>
        </w:rPr>
        <w:t>Caption</w:t>
      </w:r>
      <w:r w:rsidRPr="004E12A2">
        <w:rPr>
          <w:rFonts w:ascii="Poppins" w:hAnsi="Poppins" w:cs="Poppins"/>
          <w:b/>
          <w:bCs/>
        </w:rPr>
        <w:t>:</w:t>
      </w:r>
    </w:p>
    <w:p w14:paraId="614CDF4C" w14:textId="0BEE9B47" w:rsidR="002816B1" w:rsidRPr="002816B1" w:rsidRDefault="002816B1" w:rsidP="002816B1">
      <w:pPr>
        <w:pStyle w:val="FNCFSBodyCopy"/>
        <w:rPr>
          <w:rFonts w:ascii="Poppins" w:eastAsia="Times New Roman" w:hAnsi="Poppins" w:cs="Poppins"/>
          <w:i/>
          <w:iCs/>
          <w:kern w:val="0"/>
          <w14:ligatures w14:val="none"/>
        </w:rPr>
      </w:pPr>
      <w:r w:rsidRPr="002816B1">
        <w:rPr>
          <w:rFonts w:ascii="Poppins" w:eastAsia="Times New Roman" w:hAnsi="Poppins" w:cs="Poppins"/>
          <w:i/>
          <w:iCs/>
          <w:kern w:val="0"/>
          <w14:ligatures w14:val="none"/>
        </w:rPr>
        <w:t xml:space="preserve">Unsure about starting your Claim? Help is here. </w:t>
      </w:r>
    </w:p>
    <w:p w14:paraId="5D1F4132" w14:textId="77777777" w:rsidR="002816B1" w:rsidRPr="002816B1" w:rsidRDefault="002816B1" w:rsidP="002816B1">
      <w:pPr>
        <w:pStyle w:val="FNCFSBodyCopy"/>
        <w:rPr>
          <w:rFonts w:ascii="Poppins" w:eastAsia="Times New Roman" w:hAnsi="Poppins" w:cs="Poppins"/>
          <w:i/>
          <w:iCs/>
          <w:kern w:val="0"/>
          <w14:ligatures w14:val="none"/>
        </w:rPr>
      </w:pPr>
      <w:r w:rsidRPr="002816B1">
        <w:rPr>
          <w:rFonts w:ascii="Poppins" w:eastAsia="Times New Roman" w:hAnsi="Poppins" w:cs="Poppins"/>
          <w:i/>
          <w:iCs/>
          <w:kern w:val="0"/>
          <w14:ligatures w14:val="none"/>
        </w:rPr>
        <w:t>Claims Helpers are available to talk with you, answer questions, help you fill in your Claim Form and support you through every step of submitting your Claim.</w:t>
      </w:r>
    </w:p>
    <w:p w14:paraId="3FF00C22" w14:textId="16CC4506" w:rsidR="003C4C3A" w:rsidRDefault="002816B1" w:rsidP="002816B1">
      <w:pPr>
        <w:pStyle w:val="FNCFSBodyCopy"/>
        <w:rPr>
          <w:rFonts w:ascii="Poppins" w:eastAsia="Times New Roman" w:hAnsi="Poppins" w:cs="Poppins"/>
          <w:i/>
          <w:iCs/>
          <w:kern w:val="0"/>
          <w14:ligatures w14:val="none"/>
        </w:rPr>
      </w:pPr>
      <w:r w:rsidRPr="002816B1">
        <w:rPr>
          <w:rFonts w:ascii="Poppins" w:eastAsia="Times New Roman" w:hAnsi="Poppins" w:cs="Poppins"/>
          <w:i/>
          <w:iCs/>
          <w:kern w:val="0"/>
          <w14:ligatures w14:val="none"/>
        </w:rPr>
        <w:t>They understand this may not be easy and they’re here to help at no cost.</w:t>
      </w:r>
    </w:p>
    <w:p w14:paraId="7713282A" w14:textId="4B472D5C" w:rsidR="00A46195" w:rsidRPr="00A91DB7" w:rsidRDefault="002816B1" w:rsidP="00A91DB7">
      <w:pPr>
        <w:pStyle w:val="FNCFSBodyCopy"/>
        <w:rPr>
          <w:rFonts w:ascii="Poppins" w:eastAsia="Times New Roman" w:hAnsi="Poppins" w:cs="Poppins"/>
          <w:i/>
          <w:iCs/>
          <w:kern w:val="0"/>
          <w14:ligatures w14:val="none"/>
        </w:rPr>
      </w:pPr>
      <w:r w:rsidRPr="002816B1">
        <w:rPr>
          <w:rFonts w:ascii="Poppins" w:eastAsia="Times New Roman" w:hAnsi="Poppins" w:cs="Poppins"/>
          <w:i/>
          <w:iCs/>
          <w:kern w:val="0"/>
          <w14:ligatures w14:val="none"/>
        </w:rPr>
        <w:t>Call 1-833-852-0755 and ask for a Claims Helper or visit</w:t>
      </w:r>
      <w:r w:rsidRPr="002816B1">
        <w:rPr>
          <w:rStyle w:val="normaltextrun"/>
          <w:rFonts w:ascii="Poppins" w:eastAsiaTheme="majorEastAsia" w:hAnsi="Poppins" w:cs="Poppins"/>
          <w:lang w:val="en-GB"/>
        </w:rPr>
        <w:t xml:space="preserve"> </w:t>
      </w:r>
      <w:hyperlink r:id="rId12" w:history="1">
        <w:r w:rsidRPr="002816B1">
          <w:rPr>
            <w:rStyle w:val="Hyperlink"/>
            <w:rFonts w:ascii="Poppins" w:eastAsiaTheme="majorEastAsia" w:hAnsi="Poppins" w:cs="Poppins"/>
            <w:i/>
            <w:iCs/>
            <w:lang w:val="en-GB"/>
          </w:rPr>
          <w:t>rebrand.ly/S143E</w:t>
        </w:r>
      </w:hyperlink>
      <w:r w:rsidRPr="002816B1">
        <w:rPr>
          <w:rStyle w:val="normaltextrun"/>
          <w:rFonts w:ascii="Poppins" w:eastAsiaTheme="majorEastAsia" w:hAnsi="Poppins" w:cs="Poppins"/>
          <w:i/>
          <w:iCs/>
          <w:lang w:val="en-GB"/>
        </w:rPr>
        <w:t xml:space="preserve"> to learn more</w:t>
      </w:r>
      <w:r>
        <w:rPr>
          <w:rStyle w:val="normaltextrun"/>
          <w:rFonts w:ascii="Poppins" w:eastAsiaTheme="majorEastAsia" w:hAnsi="Poppins" w:cs="Poppins"/>
          <w:i/>
          <w:iCs/>
          <w:lang w:val="en-GB"/>
        </w:rPr>
        <w:t>.</w:t>
      </w:r>
    </w:p>
    <w:p w14:paraId="34F8DB8E" w14:textId="77777777" w:rsidR="00A46195" w:rsidRPr="00BF7C56" w:rsidRDefault="00A46195" w:rsidP="00AE0024">
      <w:pPr>
        <w:pStyle w:val="FNCFSHeading2"/>
        <w:rPr>
          <w:rFonts w:ascii="Poppins" w:hAnsi="Poppins" w:cs="Poppins"/>
          <w:b w:val="0"/>
          <w:color w:val="655D74" w:themeColor="text2"/>
          <w:sz w:val="32"/>
          <w:szCs w:val="40"/>
        </w:rPr>
      </w:pPr>
    </w:p>
    <w:p w14:paraId="4A0B99A5" w14:textId="77777777" w:rsidR="00A46195" w:rsidRPr="00BF7C56" w:rsidRDefault="00A46195" w:rsidP="00AE0024">
      <w:pPr>
        <w:pStyle w:val="FNCFSHeading2"/>
        <w:rPr>
          <w:rFonts w:ascii="Poppins" w:hAnsi="Poppins" w:cs="Poppins"/>
          <w:b w:val="0"/>
          <w:color w:val="655D74" w:themeColor="text2"/>
          <w:sz w:val="32"/>
          <w:szCs w:val="40"/>
        </w:rPr>
      </w:pPr>
    </w:p>
    <w:p w14:paraId="3A123E96" w14:textId="77777777" w:rsidR="00A46195" w:rsidRPr="00BF7C56" w:rsidRDefault="00A46195" w:rsidP="00AE0024">
      <w:pPr>
        <w:pStyle w:val="FNCFSHeading2"/>
        <w:rPr>
          <w:rFonts w:ascii="Poppins" w:hAnsi="Poppins" w:cs="Poppins"/>
          <w:b w:val="0"/>
          <w:color w:val="655D74" w:themeColor="text2"/>
          <w:sz w:val="32"/>
          <w:szCs w:val="40"/>
        </w:rPr>
      </w:pPr>
    </w:p>
    <w:p w14:paraId="68F7CCB1" w14:textId="77777777" w:rsidR="00A46195" w:rsidRPr="00BF7C56" w:rsidRDefault="00A46195" w:rsidP="00AE0024">
      <w:pPr>
        <w:pStyle w:val="FNCFSHeading2"/>
        <w:rPr>
          <w:rFonts w:ascii="Poppins" w:hAnsi="Poppins" w:cs="Poppins"/>
          <w:b w:val="0"/>
          <w:color w:val="655D74" w:themeColor="text2"/>
          <w:sz w:val="32"/>
          <w:szCs w:val="40"/>
        </w:rPr>
      </w:pPr>
    </w:p>
    <w:sectPr w:rsidR="00A46195" w:rsidRPr="00BF7C56" w:rsidSect="009A349F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153" w:right="1440" w:bottom="1214" w:left="1440" w:header="489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F55AE" w14:textId="77777777" w:rsidR="00A4657E" w:rsidRDefault="00A4657E" w:rsidP="00E01653">
      <w:r>
        <w:separator/>
      </w:r>
    </w:p>
  </w:endnote>
  <w:endnote w:type="continuationSeparator" w:id="0">
    <w:p w14:paraId="00B154F0" w14:textId="77777777" w:rsidR="00A4657E" w:rsidRDefault="00A4657E" w:rsidP="00E01653">
      <w:r>
        <w:continuationSeparator/>
      </w:r>
    </w:p>
  </w:endnote>
  <w:endnote w:type="continuationNotice" w:id="1">
    <w:p w14:paraId="58B65144" w14:textId="77777777" w:rsidR="00A4657E" w:rsidRDefault="00A465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Fertigo Pro">
    <w:altName w:val="Calibri"/>
    <w:panose1 w:val="020B0604020202020204"/>
    <w:charset w:val="00"/>
    <w:family w:val="modern"/>
    <w:notTrueType/>
    <w:pitch w:val="variable"/>
    <w:sig w:usb0="A00000AF" w:usb1="4000204A" w:usb2="00000000" w:usb3="00000000" w:csb0="0000009B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oppins Bold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50427826"/>
      <w:docPartObj>
        <w:docPartGallery w:val="Page Numbers (Bottom of Page)"/>
        <w:docPartUnique/>
      </w:docPartObj>
    </w:sdtPr>
    <w:sdtEndPr>
      <w:rPr>
        <w:rStyle w:val="PageNumber"/>
        <w:color w:val="FFFFFF" w:themeColor="background1"/>
        <w:sz w:val="16"/>
        <w:szCs w:val="16"/>
      </w:rPr>
    </w:sdtEndPr>
    <w:sdtContent>
      <w:p w14:paraId="7DFB23D4" w14:textId="77777777" w:rsidR="009A349F" w:rsidRPr="009A349F" w:rsidRDefault="009A349F" w:rsidP="006A0CB5">
        <w:pPr>
          <w:pStyle w:val="Footer"/>
          <w:framePr w:w="289" w:h="262" w:hRule="exact" w:wrap="none" w:vAnchor="text" w:hAnchor="page" w:x="10771"/>
          <w:rPr>
            <w:rStyle w:val="PageNumber"/>
            <w:color w:val="FFFFFF" w:themeColor="background1"/>
            <w:sz w:val="16"/>
            <w:szCs w:val="16"/>
          </w:rPr>
        </w:pPr>
        <w:r w:rsidRPr="009A349F">
          <w:rPr>
            <w:rStyle w:val="PageNumber"/>
            <w:color w:val="FFFFFF" w:themeColor="background1"/>
            <w:sz w:val="16"/>
            <w:szCs w:val="16"/>
          </w:rPr>
          <w:fldChar w:fldCharType="begin"/>
        </w:r>
        <w:r w:rsidRPr="009A349F">
          <w:rPr>
            <w:rStyle w:val="PageNumber"/>
            <w:color w:val="FFFFFF" w:themeColor="background1"/>
            <w:sz w:val="16"/>
            <w:szCs w:val="16"/>
          </w:rPr>
          <w:instrText xml:space="preserve"> PAGE </w:instrText>
        </w:r>
        <w:r w:rsidRPr="009A349F">
          <w:rPr>
            <w:rStyle w:val="PageNumber"/>
            <w:color w:val="FFFFFF" w:themeColor="background1"/>
            <w:sz w:val="16"/>
            <w:szCs w:val="16"/>
          </w:rPr>
          <w:fldChar w:fldCharType="separate"/>
        </w:r>
        <w:r>
          <w:rPr>
            <w:rStyle w:val="PageNumber"/>
            <w:color w:val="FFFFFF" w:themeColor="background1"/>
            <w:sz w:val="16"/>
            <w:szCs w:val="16"/>
          </w:rPr>
          <w:t>1</w:t>
        </w:r>
        <w:r w:rsidRPr="009A349F">
          <w:rPr>
            <w:rStyle w:val="PageNumber"/>
            <w:color w:val="FFFFFF" w:themeColor="background1"/>
            <w:sz w:val="16"/>
            <w:szCs w:val="16"/>
          </w:rPr>
          <w:fldChar w:fldCharType="end"/>
        </w:r>
      </w:p>
    </w:sdtContent>
  </w:sdt>
  <w:p w14:paraId="269A660B" w14:textId="77777777" w:rsidR="00BE13DC" w:rsidRPr="009A349F" w:rsidRDefault="009A349F" w:rsidP="009A349F">
    <w:pPr>
      <w:pStyle w:val="Footer"/>
      <w:ind w:right="146"/>
      <w:jc w:val="right"/>
      <w:rPr>
        <w:sz w:val="16"/>
        <w:szCs w:val="16"/>
      </w:rPr>
    </w:pPr>
    <w:r w:rsidRPr="009A349F">
      <w:rPr>
        <w:noProof/>
        <w:color w:val="FFFFFF" w:themeColor="background1"/>
        <w:sz w:val="16"/>
        <w:szCs w:val="16"/>
      </w:rPr>
      <w:drawing>
        <wp:anchor distT="0" distB="0" distL="114300" distR="114300" simplePos="0" relativeHeight="251658245" behindDoc="1" locked="0" layoutInCell="1" allowOverlap="1" wp14:anchorId="128CD95B" wp14:editId="407B38A6">
          <wp:simplePos x="0" y="0"/>
          <wp:positionH relativeFrom="column">
            <wp:posOffset>-927100</wp:posOffset>
          </wp:positionH>
          <wp:positionV relativeFrom="page">
            <wp:posOffset>9540090</wp:posOffset>
          </wp:positionV>
          <wp:extent cx="7785100" cy="531010"/>
          <wp:effectExtent l="0" t="0" r="0" b="2540"/>
          <wp:wrapNone/>
          <wp:docPr id="2116272834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272834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0" cy="531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349F">
      <w:rPr>
        <w:color w:val="FFFFFF" w:themeColor="background1"/>
        <w:sz w:val="16"/>
        <w:szCs w:val="16"/>
      </w:rPr>
      <w:t>Page</w:t>
    </w:r>
    <w:r w:rsidRPr="009A349F">
      <w:rPr>
        <w:noProof/>
        <w:color w:val="FFFFFF" w:themeColor="background1"/>
        <w:sz w:val="16"/>
        <w:szCs w:val="16"/>
      </w:rPr>
      <w:drawing>
        <wp:anchor distT="0" distB="0" distL="114300" distR="114300" simplePos="0" relativeHeight="251658244" behindDoc="1" locked="0" layoutInCell="1" allowOverlap="1" wp14:anchorId="523901CF" wp14:editId="7007434E">
          <wp:simplePos x="0" y="0"/>
          <wp:positionH relativeFrom="column">
            <wp:posOffset>-914400</wp:posOffset>
          </wp:positionH>
          <wp:positionV relativeFrom="page">
            <wp:posOffset>9538219</wp:posOffset>
          </wp:positionV>
          <wp:extent cx="7785100" cy="531010"/>
          <wp:effectExtent l="0" t="0" r="0" b="2540"/>
          <wp:wrapNone/>
          <wp:docPr id="99306158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8076339" name="Picture 9080763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0" cy="531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8B7A" w14:textId="77777777" w:rsidR="006B79D8" w:rsidRPr="009A349F" w:rsidRDefault="006B79D8" w:rsidP="009A349F">
    <w:pPr>
      <w:pStyle w:val="Footer"/>
      <w:ind w:right="146"/>
      <w:jc w:val="right"/>
      <w:rPr>
        <w:sz w:val="16"/>
        <w:szCs w:val="16"/>
      </w:rPr>
    </w:pPr>
    <w:r w:rsidRPr="009A349F">
      <w:rPr>
        <w:noProof/>
        <w:color w:val="FFFFFF" w:themeColor="background1"/>
        <w:sz w:val="16"/>
        <w:szCs w:val="16"/>
      </w:rPr>
      <w:drawing>
        <wp:anchor distT="0" distB="0" distL="114300" distR="114300" simplePos="0" relativeHeight="251658243" behindDoc="1" locked="0" layoutInCell="1" allowOverlap="1" wp14:anchorId="61647B55" wp14:editId="66DC5D8B">
          <wp:simplePos x="0" y="0"/>
          <wp:positionH relativeFrom="column">
            <wp:posOffset>-927100</wp:posOffset>
          </wp:positionH>
          <wp:positionV relativeFrom="page">
            <wp:posOffset>9540090</wp:posOffset>
          </wp:positionV>
          <wp:extent cx="7785100" cy="531010"/>
          <wp:effectExtent l="0" t="0" r="0" b="2540"/>
          <wp:wrapNone/>
          <wp:docPr id="1459632495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632495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78755" cy="5578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A8C4F" w14:textId="77777777" w:rsidR="00A4657E" w:rsidRDefault="00A4657E" w:rsidP="00E01653">
      <w:r>
        <w:separator/>
      </w:r>
    </w:p>
  </w:footnote>
  <w:footnote w:type="continuationSeparator" w:id="0">
    <w:p w14:paraId="0125DA50" w14:textId="77777777" w:rsidR="00A4657E" w:rsidRDefault="00A4657E" w:rsidP="00E01653">
      <w:r>
        <w:continuationSeparator/>
      </w:r>
    </w:p>
  </w:footnote>
  <w:footnote w:type="continuationNotice" w:id="1">
    <w:p w14:paraId="1CD7EED1" w14:textId="77777777" w:rsidR="00A4657E" w:rsidRDefault="00A465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92214592"/>
      <w:docPartObj>
        <w:docPartGallery w:val="Page Numbers (Top of Page)"/>
        <w:docPartUnique/>
      </w:docPartObj>
    </w:sdtPr>
    <w:sdtContent>
      <w:p w14:paraId="6C2B2F49" w14:textId="77777777" w:rsidR="00930435" w:rsidRDefault="00930435" w:rsidP="00CA527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FC1F975" w14:textId="77777777" w:rsidR="00930435" w:rsidRDefault="00930435" w:rsidP="00CA527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722DA" w14:textId="0CEBF406" w:rsidR="00631A45" w:rsidRPr="008645CB" w:rsidRDefault="00C15513" w:rsidP="00CA527C">
    <w:pPr>
      <w:pStyle w:val="Header"/>
      <w:tabs>
        <w:tab w:val="clear" w:pos="4680"/>
        <w:tab w:val="right" w:pos="8460"/>
      </w:tabs>
      <w:spacing w:before="120" w:after="240"/>
      <w:ind w:right="360"/>
      <w:rPr>
        <w:color w:val="A6A6A6" w:themeColor="background1" w:themeShade="A6"/>
        <w:sz w:val="16"/>
        <w:szCs w:val="16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7932C51D" wp14:editId="2BC0F3C8">
          <wp:simplePos x="0" y="0"/>
          <wp:positionH relativeFrom="column">
            <wp:posOffset>4181384</wp:posOffset>
          </wp:positionH>
          <wp:positionV relativeFrom="paragraph">
            <wp:posOffset>-49530</wp:posOffset>
          </wp:positionV>
          <wp:extent cx="1995805" cy="434975"/>
          <wp:effectExtent l="0" t="0" r="0" b="0"/>
          <wp:wrapSquare wrapText="bothSides"/>
          <wp:docPr id="1629301479" name="Picture 2" descr="First Nations Child and Family Services and Jordan's Principle Sett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9301479" name="Picture 2" descr="First Nations Child and Family Services and Jordan's Principle Settl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5805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7C56" w:rsidRPr="008645CB">
      <w:rPr>
        <w:color w:val="A6A6A6" w:themeColor="background1" w:themeShade="A6"/>
        <w:sz w:val="16"/>
        <w:szCs w:val="16"/>
      </w:rPr>
      <w:t xml:space="preserve"> </w:t>
    </w:r>
  </w:p>
  <w:p w14:paraId="4E10BE37" w14:textId="77777777" w:rsidR="004A54F3" w:rsidRDefault="00AF6382" w:rsidP="00930435">
    <w:pPr>
      <w:pStyle w:val="Header"/>
      <w:spacing w:after="48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54F814" wp14:editId="6ABDE87C">
              <wp:simplePos x="0" y="0"/>
              <wp:positionH relativeFrom="column">
                <wp:posOffset>-1</wp:posOffset>
              </wp:positionH>
              <wp:positionV relativeFrom="paragraph">
                <wp:posOffset>71392</wp:posOffset>
              </wp:positionV>
              <wp:extent cx="6037943" cy="0"/>
              <wp:effectExtent l="0" t="0" r="20320" b="12700"/>
              <wp:wrapNone/>
              <wp:docPr id="1120899077" name="Straight Connector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37943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14A436" id="Straight Connector 1" o:spid="_x0000_s1026" alt="&quot;&quot;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.6pt" to="4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" strokecolor="#655d74 [3215]" strokeweight="1pt">
              <v:stroke joinstyle="miter" endcap="round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DD13" w14:textId="77777777" w:rsidR="00BE13DC" w:rsidRDefault="00E11F13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1ADF0C2" wp14:editId="68FA3231">
          <wp:simplePos x="0" y="0"/>
          <wp:positionH relativeFrom="column">
            <wp:posOffset>5224780</wp:posOffset>
          </wp:positionH>
          <wp:positionV relativeFrom="paragraph">
            <wp:posOffset>124460</wp:posOffset>
          </wp:positionV>
          <wp:extent cx="1282065" cy="925195"/>
          <wp:effectExtent l="0" t="0" r="0" b="0"/>
          <wp:wrapSquare wrapText="bothSides"/>
          <wp:docPr id="1037082458" name="Picture 2" descr="First Nations Child and Family Services and Jordan's Principle Settlem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7082458" name="Picture 2" descr="First Nations Child and Family Services and Jordan's Principle Settlement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065" cy="925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6401"/>
    <w:multiLevelType w:val="multilevel"/>
    <w:tmpl w:val="70FC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DB452A"/>
    <w:multiLevelType w:val="hybridMultilevel"/>
    <w:tmpl w:val="0E2AE2C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12731"/>
    <w:multiLevelType w:val="hybridMultilevel"/>
    <w:tmpl w:val="F6C44242"/>
    <w:lvl w:ilvl="0" w:tplc="677EA5A6">
      <w:start w:val="1"/>
      <w:numFmt w:val="bullet"/>
      <w:pStyle w:val="FNCFSBullets1"/>
      <w:lvlText w:val="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B2940"/>
    <w:multiLevelType w:val="hybridMultilevel"/>
    <w:tmpl w:val="1C2651EE"/>
    <w:lvl w:ilvl="0" w:tplc="C38456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EA7E7E"/>
    <w:multiLevelType w:val="multilevel"/>
    <w:tmpl w:val="F6C44242"/>
    <w:styleLink w:val="CurrentList3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12F86"/>
    <w:multiLevelType w:val="multilevel"/>
    <w:tmpl w:val="1278CEA4"/>
    <w:styleLink w:val="CurrentList2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11CE1"/>
    <w:multiLevelType w:val="hybridMultilevel"/>
    <w:tmpl w:val="0778F390"/>
    <w:lvl w:ilvl="0" w:tplc="8722BD24">
      <w:start w:val="1"/>
      <w:numFmt w:val="bullet"/>
      <w:pStyle w:val="FNCFSBullets2"/>
      <w:lvlText w:val=""/>
      <w:lvlJc w:val="left"/>
      <w:pPr>
        <w:ind w:left="919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7" w15:restartNumberingAfterBreak="0">
    <w:nsid w:val="604C0B91"/>
    <w:multiLevelType w:val="hybridMultilevel"/>
    <w:tmpl w:val="D3E0E5AA"/>
    <w:lvl w:ilvl="0" w:tplc="C38456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B08B4"/>
    <w:multiLevelType w:val="hybridMultilevel"/>
    <w:tmpl w:val="E62CE3E4"/>
    <w:lvl w:ilvl="0" w:tplc="2760194C">
      <w:numFmt w:val="bullet"/>
      <w:lvlText w:val="-"/>
      <w:lvlJc w:val="left"/>
      <w:pPr>
        <w:ind w:left="720" w:hanging="360"/>
      </w:pPr>
      <w:rPr>
        <w:rFonts w:ascii="Poppins Light" w:eastAsiaTheme="minorHAnsi" w:hAnsi="Poppins Light" w:cs="Poppins Light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328CE"/>
    <w:multiLevelType w:val="multilevel"/>
    <w:tmpl w:val="03B46862"/>
    <w:styleLink w:val="CurrentList1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EA493"/>
    <w:multiLevelType w:val="hybridMultilevel"/>
    <w:tmpl w:val="FFFFFFFF"/>
    <w:lvl w:ilvl="0" w:tplc="7AA0CD8E">
      <w:start w:val="1"/>
      <w:numFmt w:val="bullet"/>
      <w:lvlText w:val=""/>
      <w:lvlJc w:val="left"/>
      <w:pPr>
        <w:ind w:left="541" w:hanging="360"/>
      </w:pPr>
      <w:rPr>
        <w:rFonts w:ascii="Symbol" w:hAnsi="Symbol" w:hint="default"/>
      </w:rPr>
    </w:lvl>
    <w:lvl w:ilvl="1" w:tplc="71461B50">
      <w:start w:val="1"/>
      <w:numFmt w:val="bullet"/>
      <w:lvlText w:val="o"/>
      <w:lvlJc w:val="left"/>
      <w:pPr>
        <w:ind w:left="1261" w:hanging="360"/>
      </w:pPr>
      <w:rPr>
        <w:rFonts w:ascii="Courier New" w:hAnsi="Courier New" w:hint="default"/>
      </w:rPr>
    </w:lvl>
    <w:lvl w:ilvl="2" w:tplc="26D8A38E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F61E6E0C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6052B850">
      <w:start w:val="1"/>
      <w:numFmt w:val="bullet"/>
      <w:lvlText w:val="o"/>
      <w:lvlJc w:val="left"/>
      <w:pPr>
        <w:ind w:left="3421" w:hanging="360"/>
      </w:pPr>
      <w:rPr>
        <w:rFonts w:ascii="Courier New" w:hAnsi="Courier New" w:hint="default"/>
      </w:rPr>
    </w:lvl>
    <w:lvl w:ilvl="5" w:tplc="4416675E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FAA5474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3B8E32E4">
      <w:start w:val="1"/>
      <w:numFmt w:val="bullet"/>
      <w:lvlText w:val="o"/>
      <w:lvlJc w:val="left"/>
      <w:pPr>
        <w:ind w:left="5581" w:hanging="360"/>
      </w:pPr>
      <w:rPr>
        <w:rFonts w:ascii="Courier New" w:hAnsi="Courier New" w:hint="default"/>
      </w:rPr>
    </w:lvl>
    <w:lvl w:ilvl="8" w:tplc="D7348D62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1" w15:restartNumberingAfterBreak="0">
    <w:nsid w:val="77461B7A"/>
    <w:multiLevelType w:val="hybridMultilevel"/>
    <w:tmpl w:val="90B858AA"/>
    <w:lvl w:ilvl="0" w:tplc="EA08F3AA">
      <w:start w:val="1"/>
      <w:numFmt w:val="bullet"/>
      <w:pStyle w:val="FNCFSBullets3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num w:numId="1" w16cid:durableId="1053693752">
    <w:abstractNumId w:val="2"/>
  </w:num>
  <w:num w:numId="2" w16cid:durableId="483208131">
    <w:abstractNumId w:val="9"/>
  </w:num>
  <w:num w:numId="3" w16cid:durableId="1641963400">
    <w:abstractNumId w:val="5"/>
  </w:num>
  <w:num w:numId="4" w16cid:durableId="1776100268">
    <w:abstractNumId w:val="6"/>
  </w:num>
  <w:num w:numId="5" w16cid:durableId="54133051">
    <w:abstractNumId w:val="4"/>
  </w:num>
  <w:num w:numId="6" w16cid:durableId="636885696">
    <w:abstractNumId w:val="11"/>
  </w:num>
  <w:num w:numId="7" w16cid:durableId="1345670386">
    <w:abstractNumId w:val="3"/>
  </w:num>
  <w:num w:numId="8" w16cid:durableId="256132387">
    <w:abstractNumId w:val="10"/>
  </w:num>
  <w:num w:numId="9" w16cid:durableId="1296985995">
    <w:abstractNumId w:val="1"/>
  </w:num>
  <w:num w:numId="10" w16cid:durableId="1318923858">
    <w:abstractNumId w:val="0"/>
  </w:num>
  <w:num w:numId="11" w16cid:durableId="14885949">
    <w:abstractNumId w:val="7"/>
  </w:num>
  <w:num w:numId="12" w16cid:durableId="29622826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23F"/>
    <w:rsid w:val="000069C9"/>
    <w:rsid w:val="00010288"/>
    <w:rsid w:val="000152D8"/>
    <w:rsid w:val="00020E83"/>
    <w:rsid w:val="00033581"/>
    <w:rsid w:val="00042EF6"/>
    <w:rsid w:val="00043350"/>
    <w:rsid w:val="00055248"/>
    <w:rsid w:val="000702D3"/>
    <w:rsid w:val="00083B75"/>
    <w:rsid w:val="00084B1B"/>
    <w:rsid w:val="00087B03"/>
    <w:rsid w:val="000905FB"/>
    <w:rsid w:val="000A0929"/>
    <w:rsid w:val="000B4D91"/>
    <w:rsid w:val="000C392C"/>
    <w:rsid w:val="000C7FA5"/>
    <w:rsid w:val="00102BB9"/>
    <w:rsid w:val="0010439D"/>
    <w:rsid w:val="001048F6"/>
    <w:rsid w:val="00110D06"/>
    <w:rsid w:val="00111910"/>
    <w:rsid w:val="00120D97"/>
    <w:rsid w:val="00123C99"/>
    <w:rsid w:val="001268B4"/>
    <w:rsid w:val="001422AA"/>
    <w:rsid w:val="00151670"/>
    <w:rsid w:val="0015197E"/>
    <w:rsid w:val="001544A3"/>
    <w:rsid w:val="001614BD"/>
    <w:rsid w:val="001708B5"/>
    <w:rsid w:val="00173F32"/>
    <w:rsid w:val="00181EE4"/>
    <w:rsid w:val="00183887"/>
    <w:rsid w:val="00186D18"/>
    <w:rsid w:val="00193308"/>
    <w:rsid w:val="001A10B2"/>
    <w:rsid w:val="001A3D9E"/>
    <w:rsid w:val="001A7DDD"/>
    <w:rsid w:val="001B3260"/>
    <w:rsid w:val="001C052E"/>
    <w:rsid w:val="001D3F1F"/>
    <w:rsid w:val="001F0DC8"/>
    <w:rsid w:val="001F5301"/>
    <w:rsid w:val="001F5800"/>
    <w:rsid w:val="00203531"/>
    <w:rsid w:val="00211C00"/>
    <w:rsid w:val="002128FD"/>
    <w:rsid w:val="00220CB4"/>
    <w:rsid w:val="00222D30"/>
    <w:rsid w:val="00226868"/>
    <w:rsid w:val="00227556"/>
    <w:rsid w:val="0023027A"/>
    <w:rsid w:val="002338A2"/>
    <w:rsid w:val="00250E8E"/>
    <w:rsid w:val="00250EA9"/>
    <w:rsid w:val="002564CF"/>
    <w:rsid w:val="00265E8E"/>
    <w:rsid w:val="00275011"/>
    <w:rsid w:val="00276130"/>
    <w:rsid w:val="002816B1"/>
    <w:rsid w:val="00284D9B"/>
    <w:rsid w:val="00294CE4"/>
    <w:rsid w:val="00297179"/>
    <w:rsid w:val="002977D4"/>
    <w:rsid w:val="002A6172"/>
    <w:rsid w:val="002A64EA"/>
    <w:rsid w:val="002B059B"/>
    <w:rsid w:val="002B3B1A"/>
    <w:rsid w:val="002C7C27"/>
    <w:rsid w:val="002D018D"/>
    <w:rsid w:val="002D7358"/>
    <w:rsid w:val="002E1BA6"/>
    <w:rsid w:val="002E6C7F"/>
    <w:rsid w:val="002F24D4"/>
    <w:rsid w:val="00303632"/>
    <w:rsid w:val="003063CA"/>
    <w:rsid w:val="00307473"/>
    <w:rsid w:val="00314ADC"/>
    <w:rsid w:val="00321D75"/>
    <w:rsid w:val="00322590"/>
    <w:rsid w:val="0032297A"/>
    <w:rsid w:val="00334A88"/>
    <w:rsid w:val="003462F3"/>
    <w:rsid w:val="00350BA1"/>
    <w:rsid w:val="00367BFC"/>
    <w:rsid w:val="003A38E8"/>
    <w:rsid w:val="003A5B2E"/>
    <w:rsid w:val="003C0FC4"/>
    <w:rsid w:val="003C4C3A"/>
    <w:rsid w:val="003E4642"/>
    <w:rsid w:val="003F0C43"/>
    <w:rsid w:val="004009CF"/>
    <w:rsid w:val="00430103"/>
    <w:rsid w:val="00434E9F"/>
    <w:rsid w:val="004468C2"/>
    <w:rsid w:val="00450080"/>
    <w:rsid w:val="00450976"/>
    <w:rsid w:val="004636DD"/>
    <w:rsid w:val="00490F0B"/>
    <w:rsid w:val="00492E02"/>
    <w:rsid w:val="004950DE"/>
    <w:rsid w:val="004A54F3"/>
    <w:rsid w:val="004B12AD"/>
    <w:rsid w:val="004B1CD6"/>
    <w:rsid w:val="004C1494"/>
    <w:rsid w:val="004D11F5"/>
    <w:rsid w:val="004D4940"/>
    <w:rsid w:val="004F4284"/>
    <w:rsid w:val="00511F7A"/>
    <w:rsid w:val="00517DBD"/>
    <w:rsid w:val="005276C9"/>
    <w:rsid w:val="00534F61"/>
    <w:rsid w:val="0054015F"/>
    <w:rsid w:val="005467F4"/>
    <w:rsid w:val="00550FAE"/>
    <w:rsid w:val="00554347"/>
    <w:rsid w:val="0056007C"/>
    <w:rsid w:val="0056296D"/>
    <w:rsid w:val="0057060A"/>
    <w:rsid w:val="005707A2"/>
    <w:rsid w:val="005A1681"/>
    <w:rsid w:val="005A1CF3"/>
    <w:rsid w:val="005A3F15"/>
    <w:rsid w:val="005C280D"/>
    <w:rsid w:val="005C6FD0"/>
    <w:rsid w:val="005D54FC"/>
    <w:rsid w:val="005D70C8"/>
    <w:rsid w:val="005F0846"/>
    <w:rsid w:val="005F44A7"/>
    <w:rsid w:val="00615665"/>
    <w:rsid w:val="00616238"/>
    <w:rsid w:val="00631A45"/>
    <w:rsid w:val="006409C0"/>
    <w:rsid w:val="00640D2F"/>
    <w:rsid w:val="00645E38"/>
    <w:rsid w:val="00655AC5"/>
    <w:rsid w:val="00656C47"/>
    <w:rsid w:val="00670293"/>
    <w:rsid w:val="0067172B"/>
    <w:rsid w:val="00680EDC"/>
    <w:rsid w:val="006847EE"/>
    <w:rsid w:val="00693765"/>
    <w:rsid w:val="00696FEA"/>
    <w:rsid w:val="006A0CB5"/>
    <w:rsid w:val="006B3F6B"/>
    <w:rsid w:val="006B5CF4"/>
    <w:rsid w:val="006B66AF"/>
    <w:rsid w:val="006B79D8"/>
    <w:rsid w:val="006C1EA3"/>
    <w:rsid w:val="006D6BBE"/>
    <w:rsid w:val="006E35FD"/>
    <w:rsid w:val="006F0CDF"/>
    <w:rsid w:val="006F6BC7"/>
    <w:rsid w:val="006F7651"/>
    <w:rsid w:val="0070283B"/>
    <w:rsid w:val="0070347B"/>
    <w:rsid w:val="00710740"/>
    <w:rsid w:val="0071149E"/>
    <w:rsid w:val="00714DF1"/>
    <w:rsid w:val="00726F0F"/>
    <w:rsid w:val="00727B82"/>
    <w:rsid w:val="00731ADE"/>
    <w:rsid w:val="00740CC5"/>
    <w:rsid w:val="0074485F"/>
    <w:rsid w:val="00746FDD"/>
    <w:rsid w:val="00751A50"/>
    <w:rsid w:val="00756FE7"/>
    <w:rsid w:val="00757A4D"/>
    <w:rsid w:val="00763DF9"/>
    <w:rsid w:val="007648D4"/>
    <w:rsid w:val="007757DD"/>
    <w:rsid w:val="00775D85"/>
    <w:rsid w:val="00786FB4"/>
    <w:rsid w:val="0079161F"/>
    <w:rsid w:val="0079319E"/>
    <w:rsid w:val="00793D5F"/>
    <w:rsid w:val="007A0B63"/>
    <w:rsid w:val="007B3598"/>
    <w:rsid w:val="007B78E0"/>
    <w:rsid w:val="007C1772"/>
    <w:rsid w:val="007C6C49"/>
    <w:rsid w:val="007D2195"/>
    <w:rsid w:val="007D3DBA"/>
    <w:rsid w:val="007D5D3F"/>
    <w:rsid w:val="007E42F9"/>
    <w:rsid w:val="007F426C"/>
    <w:rsid w:val="00801418"/>
    <w:rsid w:val="008014D4"/>
    <w:rsid w:val="0080406B"/>
    <w:rsid w:val="008044CA"/>
    <w:rsid w:val="008052F9"/>
    <w:rsid w:val="00822641"/>
    <w:rsid w:val="00825B8F"/>
    <w:rsid w:val="0083636F"/>
    <w:rsid w:val="00842183"/>
    <w:rsid w:val="0085023F"/>
    <w:rsid w:val="0085432A"/>
    <w:rsid w:val="00854334"/>
    <w:rsid w:val="00854B9A"/>
    <w:rsid w:val="008555F5"/>
    <w:rsid w:val="008645CB"/>
    <w:rsid w:val="00866EAE"/>
    <w:rsid w:val="0087148D"/>
    <w:rsid w:val="00874BE5"/>
    <w:rsid w:val="00890DCA"/>
    <w:rsid w:val="008979CE"/>
    <w:rsid w:val="008C7650"/>
    <w:rsid w:val="008C7DF6"/>
    <w:rsid w:val="008D6500"/>
    <w:rsid w:val="008E1E37"/>
    <w:rsid w:val="008F48CE"/>
    <w:rsid w:val="009050AD"/>
    <w:rsid w:val="00907E3B"/>
    <w:rsid w:val="00913D24"/>
    <w:rsid w:val="00915B00"/>
    <w:rsid w:val="00923A07"/>
    <w:rsid w:val="00930435"/>
    <w:rsid w:val="009410ED"/>
    <w:rsid w:val="00945246"/>
    <w:rsid w:val="00987520"/>
    <w:rsid w:val="00993A93"/>
    <w:rsid w:val="009A349F"/>
    <w:rsid w:val="009A4996"/>
    <w:rsid w:val="009A6628"/>
    <w:rsid w:val="009D5F86"/>
    <w:rsid w:val="009E1BDC"/>
    <w:rsid w:val="009E6423"/>
    <w:rsid w:val="009F0009"/>
    <w:rsid w:val="009F0260"/>
    <w:rsid w:val="009F30A6"/>
    <w:rsid w:val="009F5C35"/>
    <w:rsid w:val="009F7F48"/>
    <w:rsid w:val="00A255C7"/>
    <w:rsid w:val="00A26316"/>
    <w:rsid w:val="00A31CBC"/>
    <w:rsid w:val="00A453F2"/>
    <w:rsid w:val="00A46195"/>
    <w:rsid w:val="00A4657E"/>
    <w:rsid w:val="00A55608"/>
    <w:rsid w:val="00A55FAC"/>
    <w:rsid w:val="00A57621"/>
    <w:rsid w:val="00A610FB"/>
    <w:rsid w:val="00A65519"/>
    <w:rsid w:val="00A86716"/>
    <w:rsid w:val="00A91DB7"/>
    <w:rsid w:val="00A938ED"/>
    <w:rsid w:val="00A9421E"/>
    <w:rsid w:val="00A97C0D"/>
    <w:rsid w:val="00AA075F"/>
    <w:rsid w:val="00AA7425"/>
    <w:rsid w:val="00AB5F3C"/>
    <w:rsid w:val="00AC7304"/>
    <w:rsid w:val="00AD1C22"/>
    <w:rsid w:val="00AD4667"/>
    <w:rsid w:val="00AE0024"/>
    <w:rsid w:val="00AE5C4C"/>
    <w:rsid w:val="00AF0A2A"/>
    <w:rsid w:val="00AF6382"/>
    <w:rsid w:val="00B163AC"/>
    <w:rsid w:val="00B16A12"/>
    <w:rsid w:val="00B20C3B"/>
    <w:rsid w:val="00B260FA"/>
    <w:rsid w:val="00B33900"/>
    <w:rsid w:val="00B3468A"/>
    <w:rsid w:val="00B445C1"/>
    <w:rsid w:val="00B60073"/>
    <w:rsid w:val="00B62EF5"/>
    <w:rsid w:val="00B7471C"/>
    <w:rsid w:val="00B76C94"/>
    <w:rsid w:val="00B905E0"/>
    <w:rsid w:val="00B9068C"/>
    <w:rsid w:val="00BA36BB"/>
    <w:rsid w:val="00BB64A7"/>
    <w:rsid w:val="00BC6127"/>
    <w:rsid w:val="00BD35C1"/>
    <w:rsid w:val="00BD401D"/>
    <w:rsid w:val="00BE13DC"/>
    <w:rsid w:val="00BE3F6F"/>
    <w:rsid w:val="00BF0FD9"/>
    <w:rsid w:val="00BF7C56"/>
    <w:rsid w:val="00C11549"/>
    <w:rsid w:val="00C15385"/>
    <w:rsid w:val="00C15513"/>
    <w:rsid w:val="00C17857"/>
    <w:rsid w:val="00C20706"/>
    <w:rsid w:val="00C20E7A"/>
    <w:rsid w:val="00C35621"/>
    <w:rsid w:val="00C37571"/>
    <w:rsid w:val="00C625AF"/>
    <w:rsid w:val="00C637ED"/>
    <w:rsid w:val="00C63E4B"/>
    <w:rsid w:val="00C737B4"/>
    <w:rsid w:val="00C83184"/>
    <w:rsid w:val="00CA527C"/>
    <w:rsid w:val="00CA6AB2"/>
    <w:rsid w:val="00CB12E8"/>
    <w:rsid w:val="00CB219F"/>
    <w:rsid w:val="00CB42E9"/>
    <w:rsid w:val="00CC3851"/>
    <w:rsid w:val="00CC6817"/>
    <w:rsid w:val="00CE081A"/>
    <w:rsid w:val="00CF773B"/>
    <w:rsid w:val="00D17974"/>
    <w:rsid w:val="00D258DE"/>
    <w:rsid w:val="00D30024"/>
    <w:rsid w:val="00D34903"/>
    <w:rsid w:val="00D36BDD"/>
    <w:rsid w:val="00D464CF"/>
    <w:rsid w:val="00D47FEF"/>
    <w:rsid w:val="00D625B1"/>
    <w:rsid w:val="00D745CE"/>
    <w:rsid w:val="00D804CF"/>
    <w:rsid w:val="00D833DC"/>
    <w:rsid w:val="00D95517"/>
    <w:rsid w:val="00DA69EF"/>
    <w:rsid w:val="00DB3D4E"/>
    <w:rsid w:val="00DB7C02"/>
    <w:rsid w:val="00DC4A90"/>
    <w:rsid w:val="00E01653"/>
    <w:rsid w:val="00E11F13"/>
    <w:rsid w:val="00E22AC3"/>
    <w:rsid w:val="00E27C85"/>
    <w:rsid w:val="00E41D50"/>
    <w:rsid w:val="00E47353"/>
    <w:rsid w:val="00E6206F"/>
    <w:rsid w:val="00E6379F"/>
    <w:rsid w:val="00E76D43"/>
    <w:rsid w:val="00E83E1C"/>
    <w:rsid w:val="00E91285"/>
    <w:rsid w:val="00EA1B3B"/>
    <w:rsid w:val="00EB17FA"/>
    <w:rsid w:val="00EC0E12"/>
    <w:rsid w:val="00EC6384"/>
    <w:rsid w:val="00EC6A6B"/>
    <w:rsid w:val="00ED267F"/>
    <w:rsid w:val="00EF0D3F"/>
    <w:rsid w:val="00F0191E"/>
    <w:rsid w:val="00F13A24"/>
    <w:rsid w:val="00F16C8F"/>
    <w:rsid w:val="00F25331"/>
    <w:rsid w:val="00F2557E"/>
    <w:rsid w:val="00F2618F"/>
    <w:rsid w:val="00F26366"/>
    <w:rsid w:val="00F3589E"/>
    <w:rsid w:val="00F41091"/>
    <w:rsid w:val="00F44BF1"/>
    <w:rsid w:val="00F5595F"/>
    <w:rsid w:val="00F6300D"/>
    <w:rsid w:val="00F640A5"/>
    <w:rsid w:val="00F710DB"/>
    <w:rsid w:val="00F7162E"/>
    <w:rsid w:val="00F80827"/>
    <w:rsid w:val="00F90FD8"/>
    <w:rsid w:val="00FA1C5B"/>
    <w:rsid w:val="00FA4DD9"/>
    <w:rsid w:val="00FA66BC"/>
    <w:rsid w:val="00FB1310"/>
    <w:rsid w:val="00FB2804"/>
    <w:rsid w:val="00FB5729"/>
    <w:rsid w:val="00FC00B6"/>
    <w:rsid w:val="00FC0E8D"/>
    <w:rsid w:val="00FE0FCD"/>
    <w:rsid w:val="00FE149B"/>
    <w:rsid w:val="00FF2971"/>
    <w:rsid w:val="01A696D6"/>
    <w:rsid w:val="01AE0F9C"/>
    <w:rsid w:val="01F789AE"/>
    <w:rsid w:val="0330417B"/>
    <w:rsid w:val="05B3DE72"/>
    <w:rsid w:val="07A58168"/>
    <w:rsid w:val="07B092FC"/>
    <w:rsid w:val="094CCBDA"/>
    <w:rsid w:val="0A88A1DE"/>
    <w:rsid w:val="0B12841C"/>
    <w:rsid w:val="0C6A36EB"/>
    <w:rsid w:val="0C824A3F"/>
    <w:rsid w:val="0DBE59D0"/>
    <w:rsid w:val="0F3F2246"/>
    <w:rsid w:val="14B72151"/>
    <w:rsid w:val="1A0D4BAC"/>
    <w:rsid w:val="1CEF3AD5"/>
    <w:rsid w:val="1DADF2EC"/>
    <w:rsid w:val="1F58DEE0"/>
    <w:rsid w:val="203D1E11"/>
    <w:rsid w:val="21239B0E"/>
    <w:rsid w:val="21E46D2F"/>
    <w:rsid w:val="22C902B8"/>
    <w:rsid w:val="23BAECDE"/>
    <w:rsid w:val="25081F02"/>
    <w:rsid w:val="25988648"/>
    <w:rsid w:val="26D03400"/>
    <w:rsid w:val="29A85DE0"/>
    <w:rsid w:val="29F598B5"/>
    <w:rsid w:val="2A04201A"/>
    <w:rsid w:val="2DB13DB1"/>
    <w:rsid w:val="2EBA4979"/>
    <w:rsid w:val="301BA613"/>
    <w:rsid w:val="309381C7"/>
    <w:rsid w:val="31246F6D"/>
    <w:rsid w:val="3197A9CE"/>
    <w:rsid w:val="33BF2220"/>
    <w:rsid w:val="354C955A"/>
    <w:rsid w:val="3B19BC6A"/>
    <w:rsid w:val="3D03F67B"/>
    <w:rsid w:val="3D11F69E"/>
    <w:rsid w:val="4063DE28"/>
    <w:rsid w:val="40B472F6"/>
    <w:rsid w:val="41F7D66D"/>
    <w:rsid w:val="425B9888"/>
    <w:rsid w:val="448D9DD8"/>
    <w:rsid w:val="47151A55"/>
    <w:rsid w:val="4952259B"/>
    <w:rsid w:val="49BCEF98"/>
    <w:rsid w:val="4A236812"/>
    <w:rsid w:val="4AC574A5"/>
    <w:rsid w:val="4C916A50"/>
    <w:rsid w:val="4D34A2CD"/>
    <w:rsid w:val="4F5A3A37"/>
    <w:rsid w:val="50D778CA"/>
    <w:rsid w:val="5176D535"/>
    <w:rsid w:val="527DBB70"/>
    <w:rsid w:val="53010863"/>
    <w:rsid w:val="5393D146"/>
    <w:rsid w:val="53FB2C36"/>
    <w:rsid w:val="5513229B"/>
    <w:rsid w:val="55325064"/>
    <w:rsid w:val="59A4C24B"/>
    <w:rsid w:val="5DEAD1D1"/>
    <w:rsid w:val="5EDA4F6F"/>
    <w:rsid w:val="5F7F771F"/>
    <w:rsid w:val="61395AF0"/>
    <w:rsid w:val="637755D8"/>
    <w:rsid w:val="63C107D0"/>
    <w:rsid w:val="63C78106"/>
    <w:rsid w:val="6409B352"/>
    <w:rsid w:val="647944EC"/>
    <w:rsid w:val="65D4FCAE"/>
    <w:rsid w:val="6623AC4F"/>
    <w:rsid w:val="6929FFA0"/>
    <w:rsid w:val="6C28DC9E"/>
    <w:rsid w:val="6C86EAF1"/>
    <w:rsid w:val="6DF65907"/>
    <w:rsid w:val="6F9BDF9E"/>
    <w:rsid w:val="726BDCCB"/>
    <w:rsid w:val="727383CC"/>
    <w:rsid w:val="73A61308"/>
    <w:rsid w:val="742AEF12"/>
    <w:rsid w:val="75775D53"/>
    <w:rsid w:val="765F3A23"/>
    <w:rsid w:val="783030DA"/>
    <w:rsid w:val="7AB12980"/>
    <w:rsid w:val="7C38A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FAB93"/>
  <w15:chartTrackingRefBased/>
  <w15:docId w15:val="{DB66085B-FE51-4791-8159-57F897E7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NCS-Table"/>
    <w:qFormat/>
    <w:rsid w:val="00656C47"/>
    <w:pPr>
      <w:suppressAutoHyphens/>
      <w:adjustRightInd w:val="0"/>
      <w:snapToGrid w:val="0"/>
    </w:pPr>
    <w:rPr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0288"/>
    <w:pPr>
      <w:keepNext/>
      <w:keepLines/>
      <w:suppressAutoHyphens w:val="0"/>
      <w:adjustRightInd/>
      <w:snapToGrid/>
      <w:spacing w:before="240" w:after="120"/>
      <w:outlineLvl w:val="0"/>
    </w:pPr>
    <w:rPr>
      <w:rFonts w:ascii="Fertigo Pro" w:eastAsiaTheme="majorEastAsia" w:hAnsi="Fertigo Pro" w:cstheme="majorBidi"/>
      <w:color w:val="635B73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288"/>
    <w:pPr>
      <w:keepNext/>
      <w:keepLines/>
      <w:suppressAutoHyphens w:val="0"/>
      <w:adjustRightInd/>
      <w:snapToGrid/>
      <w:spacing w:before="40" w:after="120"/>
      <w:outlineLvl w:val="1"/>
    </w:pPr>
    <w:rPr>
      <w:rFonts w:ascii="Fertigo Pro" w:eastAsiaTheme="majorEastAsia" w:hAnsi="Fertigo Pro" w:cstheme="majorBidi"/>
      <w:color w:val="635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0F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C5D12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78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A8C1C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f0">
    <w:name w:val="pf0"/>
    <w:basedOn w:val="Normal"/>
    <w:rsid w:val="00A2631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016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653"/>
  </w:style>
  <w:style w:type="paragraph" w:styleId="Footer">
    <w:name w:val="footer"/>
    <w:basedOn w:val="Normal"/>
    <w:link w:val="FooterChar"/>
    <w:uiPriority w:val="99"/>
    <w:unhideWhenUsed/>
    <w:rsid w:val="00E016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653"/>
  </w:style>
  <w:style w:type="paragraph" w:customStyle="1" w:styleId="paragraph">
    <w:name w:val="paragraph"/>
    <w:basedOn w:val="Normal"/>
    <w:qFormat/>
    <w:rsid w:val="00AE0024"/>
    <w:pPr>
      <w:spacing w:before="120" w:after="120"/>
    </w:pPr>
    <w:rPr>
      <w:rFonts w:eastAsia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DefaultParagraphFont"/>
    <w:rsid w:val="005D70C8"/>
  </w:style>
  <w:style w:type="character" w:customStyle="1" w:styleId="scxw104677313">
    <w:name w:val="scxw104677313"/>
    <w:basedOn w:val="DefaultParagraphFont"/>
    <w:rsid w:val="005D70C8"/>
  </w:style>
  <w:style w:type="paragraph" w:customStyle="1" w:styleId="FNCFSHeading1">
    <w:name w:val="FNCFS Heading 1"/>
    <w:basedOn w:val="Normal"/>
    <w:next w:val="Normal"/>
    <w:autoRedefine/>
    <w:qFormat/>
    <w:rsid w:val="00226868"/>
    <w:pPr>
      <w:spacing w:before="240" w:after="60"/>
    </w:pPr>
    <w:rPr>
      <w:rFonts w:asciiTheme="majorHAnsi" w:hAnsiTheme="majorHAnsi"/>
      <w:color w:val="655D74" w:themeColor="text2"/>
      <w:sz w:val="40"/>
      <w:szCs w:val="40"/>
    </w:rPr>
  </w:style>
  <w:style w:type="paragraph" w:customStyle="1" w:styleId="FNCFSHeading2">
    <w:name w:val="FNCFS Heading 2"/>
    <w:basedOn w:val="Normal"/>
    <w:next w:val="Normal"/>
    <w:autoRedefine/>
    <w:qFormat/>
    <w:rsid w:val="00A46195"/>
    <w:pPr>
      <w:spacing w:before="240" w:after="60"/>
    </w:pPr>
    <w:rPr>
      <w:rFonts w:ascii="Lora" w:hAnsi="Lora" w:cs="Times New Roman (Body CS)"/>
      <w:b/>
      <w:color w:val="4B4556" w:themeColor="text2" w:themeShade="BF"/>
      <w:sz w:val="28"/>
      <w:szCs w:val="28"/>
    </w:rPr>
  </w:style>
  <w:style w:type="paragraph" w:customStyle="1" w:styleId="FNCFSBodyCopy">
    <w:name w:val="FNCFS Body Copy"/>
    <w:basedOn w:val="Normal"/>
    <w:qFormat/>
    <w:rsid w:val="00010288"/>
    <w:pPr>
      <w:spacing w:before="120" w:after="120"/>
    </w:pPr>
    <w:rPr>
      <w:rFonts w:ascii="Poppins Light" w:hAnsi="Poppins Light" w:cs="Poppins Light"/>
      <w:sz w:val="20"/>
      <w:szCs w:val="20"/>
    </w:rPr>
  </w:style>
  <w:style w:type="paragraph" w:customStyle="1" w:styleId="FNCFSBullets1">
    <w:name w:val="FNCFS Bullets 1"/>
    <w:basedOn w:val="Normal"/>
    <w:qFormat/>
    <w:rsid w:val="00010288"/>
    <w:pPr>
      <w:numPr>
        <w:numId w:val="1"/>
      </w:numPr>
      <w:spacing w:before="280" w:after="280"/>
      <w:contextualSpacing/>
    </w:pPr>
    <w:rPr>
      <w:rFonts w:cstheme="minorHAnsi"/>
      <w:sz w:val="20"/>
      <w:szCs w:val="20"/>
    </w:rPr>
  </w:style>
  <w:style w:type="numbering" w:customStyle="1" w:styleId="CurrentList1">
    <w:name w:val="Current List1"/>
    <w:uiPriority w:val="99"/>
    <w:rsid w:val="00615665"/>
    <w:pPr>
      <w:numPr>
        <w:numId w:val="2"/>
      </w:numPr>
    </w:pPr>
  </w:style>
  <w:style w:type="table" w:styleId="TableGrid">
    <w:name w:val="Table Grid"/>
    <w:basedOn w:val="TableNormal"/>
    <w:uiPriority w:val="39"/>
    <w:rsid w:val="00123C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tblPr/>
      <w:tcPr>
        <w:shd w:val="clear" w:color="auto" w:fill="333333" w:themeFill="accent3"/>
        <w:vAlign w:val="center"/>
      </w:tcPr>
    </w:tblStylePr>
  </w:style>
  <w:style w:type="table" w:styleId="GridTable4-Accent2">
    <w:name w:val="Grid Table 4 Accent 2"/>
    <w:basedOn w:val="TableNormal"/>
    <w:uiPriority w:val="49"/>
    <w:rsid w:val="00C625AF"/>
    <w:tblPr>
      <w:tblStyleRowBandSize w:val="1"/>
      <w:tblStyleColBandSize w:val="1"/>
      <w:tblBorders>
        <w:top w:val="single" w:sz="4" w:space="0" w:color="B2D7BA" w:themeColor="accent2" w:themeTint="99"/>
        <w:left w:val="single" w:sz="4" w:space="0" w:color="B2D7BA" w:themeColor="accent2" w:themeTint="99"/>
        <w:bottom w:val="single" w:sz="4" w:space="0" w:color="B2D7BA" w:themeColor="accent2" w:themeTint="99"/>
        <w:right w:val="single" w:sz="4" w:space="0" w:color="B2D7BA" w:themeColor="accent2" w:themeTint="99"/>
        <w:insideH w:val="single" w:sz="4" w:space="0" w:color="B2D7BA" w:themeColor="accent2" w:themeTint="99"/>
        <w:insideV w:val="single" w:sz="4" w:space="0" w:color="B2D7BA" w:themeColor="accent2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7FBD8E" w:themeColor="accent2"/>
          <w:left w:val="single" w:sz="4" w:space="0" w:color="7FBD8E" w:themeColor="accent2"/>
          <w:bottom w:val="single" w:sz="4" w:space="0" w:color="7FBD8E" w:themeColor="accent2"/>
          <w:right w:val="single" w:sz="4" w:space="0" w:color="7FBD8E" w:themeColor="accent2"/>
          <w:insideH w:val="nil"/>
          <w:insideV w:val="nil"/>
        </w:tcBorders>
        <w:shd w:val="clear" w:color="auto" w:fill="7FBD8E" w:themeFill="accent2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7FBD8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E8" w:themeFill="accent2" w:themeFillTint="33"/>
      </w:tcPr>
    </w:tblStylePr>
    <w:tblStylePr w:type="band1Horz">
      <w:tblPr/>
      <w:tcPr>
        <w:shd w:val="clear" w:color="auto" w:fill="E5F1E8" w:themeFill="accent2" w:themeFillTint="33"/>
      </w:tcPr>
    </w:tblStylePr>
  </w:style>
  <w:style w:type="table" w:styleId="GridTable4-Accent5">
    <w:name w:val="Grid Table 4 Accent 5"/>
    <w:basedOn w:val="TableNormal"/>
    <w:uiPriority w:val="49"/>
    <w:rsid w:val="00F7162E"/>
    <w:tblPr>
      <w:tblStyleRowBandSize w:val="1"/>
      <w:tblStyleColBandSize w:val="1"/>
      <w:tblBorders>
        <w:top w:val="single" w:sz="4" w:space="0" w:color="EDD08A" w:themeColor="accent5" w:themeTint="99"/>
        <w:left w:val="single" w:sz="4" w:space="0" w:color="EDD08A" w:themeColor="accent5" w:themeTint="99"/>
        <w:bottom w:val="single" w:sz="4" w:space="0" w:color="EDD08A" w:themeColor="accent5" w:themeTint="99"/>
        <w:right w:val="single" w:sz="4" w:space="0" w:color="EDD08A" w:themeColor="accent5" w:themeTint="99"/>
        <w:insideH w:val="single" w:sz="4" w:space="0" w:color="EDD08A" w:themeColor="accent5" w:themeTint="99"/>
        <w:insideV w:val="single" w:sz="4" w:space="0" w:color="EDD08A" w:themeColor="accent5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2B23D" w:themeColor="accent5"/>
          <w:left w:val="single" w:sz="4" w:space="0" w:color="E2B23D" w:themeColor="accent5"/>
          <w:bottom w:val="single" w:sz="4" w:space="0" w:color="E2B23D" w:themeColor="accent5"/>
          <w:right w:val="single" w:sz="4" w:space="0" w:color="E2B23D" w:themeColor="accent5"/>
          <w:insideH w:val="nil"/>
          <w:insideV w:val="nil"/>
        </w:tcBorders>
        <w:shd w:val="clear" w:color="auto" w:fill="E2B23D" w:themeFill="accent5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2B23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FD8" w:themeFill="accent5" w:themeFillTint="33"/>
      </w:tcPr>
    </w:tblStylePr>
    <w:tblStylePr w:type="band1Horz">
      <w:tblPr/>
      <w:tcPr>
        <w:shd w:val="clear" w:color="auto" w:fill="F9EFD8" w:themeFill="accent5" w:themeFillTint="33"/>
      </w:tcPr>
    </w:tblStylePr>
  </w:style>
  <w:style w:type="table" w:styleId="GridTable4-Accent3">
    <w:name w:val="Grid Table 4 Accent 3"/>
    <w:basedOn w:val="TableNormal"/>
    <w:uiPriority w:val="49"/>
    <w:rsid w:val="00F7162E"/>
    <w:tblPr>
      <w:tblStyleRowBandSize w:val="1"/>
      <w:tblStyleColBandSize w:val="1"/>
      <w:tblBorders>
        <w:top w:val="single" w:sz="4" w:space="0" w:color="848484" w:themeColor="accent3" w:themeTint="99"/>
        <w:left w:val="single" w:sz="4" w:space="0" w:color="848484" w:themeColor="accent3" w:themeTint="99"/>
        <w:bottom w:val="single" w:sz="4" w:space="0" w:color="848484" w:themeColor="accent3" w:themeTint="99"/>
        <w:right w:val="single" w:sz="4" w:space="0" w:color="848484" w:themeColor="accent3" w:themeTint="99"/>
        <w:insideH w:val="single" w:sz="4" w:space="0" w:color="848484" w:themeColor="accent3" w:themeTint="99"/>
        <w:insideV w:val="single" w:sz="4" w:space="0" w:color="848484" w:themeColor="accent3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333333" w:themeColor="accent3"/>
          <w:left w:val="single" w:sz="4" w:space="0" w:color="333333" w:themeColor="accent3"/>
          <w:bottom w:val="single" w:sz="4" w:space="0" w:color="333333" w:themeColor="accent3"/>
          <w:right w:val="single" w:sz="4" w:space="0" w:color="333333" w:themeColor="accent3"/>
          <w:insideH w:val="nil"/>
          <w:insideV w:val="nil"/>
        </w:tcBorders>
        <w:shd w:val="clear" w:color="auto" w:fill="333333" w:themeFill="accent3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33333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6D6" w:themeFill="accent3" w:themeFillTint="33"/>
      </w:tcPr>
    </w:tblStylePr>
    <w:tblStylePr w:type="band1Horz">
      <w:tblPr/>
      <w:tcPr>
        <w:shd w:val="clear" w:color="auto" w:fill="D6D6D6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F7162E"/>
    <w:tblPr>
      <w:tblStyleRowBandSize w:val="1"/>
      <w:tblStyleColBandSize w:val="1"/>
      <w:tblBorders>
        <w:top w:val="single" w:sz="4" w:space="0" w:color="A19AAE" w:themeColor="accent4" w:themeTint="99"/>
        <w:left w:val="single" w:sz="4" w:space="0" w:color="A19AAE" w:themeColor="accent4" w:themeTint="99"/>
        <w:bottom w:val="single" w:sz="4" w:space="0" w:color="A19AAE" w:themeColor="accent4" w:themeTint="99"/>
        <w:right w:val="single" w:sz="4" w:space="0" w:color="A19AAE" w:themeColor="accent4" w:themeTint="99"/>
        <w:insideH w:val="single" w:sz="4" w:space="0" w:color="A19AAE" w:themeColor="accent4" w:themeTint="99"/>
        <w:insideV w:val="single" w:sz="4" w:space="0" w:color="A19AAE" w:themeColor="accent4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655D74" w:themeColor="accent4"/>
          <w:left w:val="single" w:sz="4" w:space="0" w:color="655D74" w:themeColor="accent4"/>
          <w:bottom w:val="single" w:sz="4" w:space="0" w:color="655D74" w:themeColor="accent4"/>
          <w:right w:val="single" w:sz="4" w:space="0" w:color="655D74" w:themeColor="accent4"/>
          <w:insideH w:val="nil"/>
          <w:insideV w:val="nil"/>
        </w:tcBorders>
        <w:shd w:val="clear" w:color="auto" w:fill="655D74" w:themeFill="accent4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655D7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DE4" w:themeFill="accent4" w:themeFillTint="33"/>
      </w:tcPr>
    </w:tblStylePr>
    <w:tblStylePr w:type="band1Horz">
      <w:tblPr/>
      <w:tcPr>
        <w:shd w:val="clear" w:color="auto" w:fill="DFDDE4" w:themeFill="accent4" w:themeFillTint="33"/>
      </w:tcPr>
    </w:tblStylePr>
  </w:style>
  <w:style w:type="paragraph" w:customStyle="1" w:styleId="FNCFSSenderName">
    <w:name w:val="FNCFS Sender Name"/>
    <w:basedOn w:val="Normal"/>
    <w:autoRedefine/>
    <w:qFormat/>
    <w:rsid w:val="00731ADE"/>
    <w:pPr>
      <w:spacing w:before="240" w:after="120"/>
    </w:pPr>
    <w:rPr>
      <w:rFonts w:asciiTheme="majorHAnsi" w:hAnsiTheme="majorHAnsi"/>
      <w:bCs/>
      <w:noProof/>
      <w:color w:val="322E3A" w:themeColor="text2" w:themeShade="80"/>
    </w:rPr>
  </w:style>
  <w:style w:type="paragraph" w:customStyle="1" w:styleId="FNCFSSincerely">
    <w:name w:val="FNCFS Sincerely"/>
    <w:basedOn w:val="Normal"/>
    <w:qFormat/>
    <w:rsid w:val="00793D5F"/>
    <w:pPr>
      <w:spacing w:before="240" w:after="960"/>
    </w:pPr>
  </w:style>
  <w:style w:type="paragraph" w:customStyle="1" w:styleId="FNCFSSenderTitle">
    <w:name w:val="FNCFS Sender Title"/>
    <w:basedOn w:val="Normal"/>
    <w:autoRedefine/>
    <w:qFormat/>
    <w:rsid w:val="00793D5F"/>
  </w:style>
  <w:style w:type="paragraph" w:customStyle="1" w:styleId="FNCFSDate">
    <w:name w:val="FNCFS Date"/>
    <w:basedOn w:val="FNCFSBodyCopy"/>
    <w:qFormat/>
    <w:rsid w:val="0067172B"/>
    <w:pPr>
      <w:spacing w:after="960"/>
    </w:pPr>
  </w:style>
  <w:style w:type="paragraph" w:customStyle="1" w:styleId="FNCFSDear">
    <w:name w:val="FNCFS Dear"/>
    <w:basedOn w:val="FNCFSBodyCopy"/>
    <w:qFormat/>
    <w:rsid w:val="0067172B"/>
    <w:pPr>
      <w:spacing w:before="240" w:after="240"/>
    </w:pPr>
  </w:style>
  <w:style w:type="paragraph" w:customStyle="1" w:styleId="FNCFSSubject">
    <w:name w:val="FNCFS Subject"/>
    <w:basedOn w:val="FNCFSBodyCopy"/>
    <w:qFormat/>
    <w:rsid w:val="00F7162E"/>
    <w:pPr>
      <w:spacing w:before="240" w:after="240"/>
    </w:pPr>
    <w:rPr>
      <w:rFonts w:ascii="Poppins SemiBold" w:hAnsi="Poppins SemiBold"/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930435"/>
  </w:style>
  <w:style w:type="paragraph" w:customStyle="1" w:styleId="FNCFSBullets2">
    <w:name w:val="FNCFS Bullets 2"/>
    <w:basedOn w:val="FNCFSBullets1"/>
    <w:qFormat/>
    <w:rsid w:val="00AE0024"/>
    <w:pPr>
      <w:numPr>
        <w:numId w:val="4"/>
      </w:numPr>
      <w:ind w:left="811"/>
    </w:pPr>
  </w:style>
  <w:style w:type="numbering" w:customStyle="1" w:styleId="CurrentList2">
    <w:name w:val="Current List2"/>
    <w:uiPriority w:val="99"/>
    <w:rsid w:val="00350BA1"/>
    <w:pPr>
      <w:numPr>
        <w:numId w:val="3"/>
      </w:numPr>
    </w:pPr>
  </w:style>
  <w:style w:type="paragraph" w:customStyle="1" w:styleId="FNCFSBullets3">
    <w:name w:val="FNCFS Bullets 3"/>
    <w:basedOn w:val="FNCFSBullets1"/>
    <w:qFormat/>
    <w:rsid w:val="00AE0024"/>
    <w:pPr>
      <w:numPr>
        <w:numId w:val="6"/>
      </w:numPr>
      <w:ind w:left="1259" w:hanging="357"/>
    </w:pPr>
  </w:style>
  <w:style w:type="numbering" w:customStyle="1" w:styleId="CurrentList3">
    <w:name w:val="Current List3"/>
    <w:uiPriority w:val="99"/>
    <w:rsid w:val="00350BA1"/>
    <w:pPr>
      <w:numPr>
        <w:numId w:val="5"/>
      </w:numPr>
    </w:pPr>
  </w:style>
  <w:style w:type="table" w:styleId="GridTable4-Accent1">
    <w:name w:val="Grid Table 4 Accent 1"/>
    <w:basedOn w:val="TableNormal"/>
    <w:uiPriority w:val="49"/>
    <w:rsid w:val="00F7162E"/>
    <w:tblPr>
      <w:tblStyleRowBandSize w:val="1"/>
      <w:tblStyleColBandSize w:val="1"/>
      <w:tblBorders>
        <w:top w:val="single" w:sz="4" w:space="0" w:color="EDD08A" w:themeColor="accent1" w:themeTint="99"/>
        <w:left w:val="single" w:sz="4" w:space="0" w:color="EDD08A" w:themeColor="accent1" w:themeTint="99"/>
        <w:bottom w:val="single" w:sz="4" w:space="0" w:color="EDD08A" w:themeColor="accent1" w:themeTint="99"/>
        <w:right w:val="single" w:sz="4" w:space="0" w:color="EDD08A" w:themeColor="accent1" w:themeTint="99"/>
        <w:insideH w:val="single" w:sz="4" w:space="0" w:color="EDD08A" w:themeColor="accent1" w:themeTint="99"/>
        <w:insideV w:val="single" w:sz="4" w:space="0" w:color="EDD08A" w:themeColor="accent1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2B23D" w:themeColor="accent1"/>
          <w:left w:val="single" w:sz="4" w:space="0" w:color="E2B23D" w:themeColor="accent1"/>
          <w:bottom w:val="single" w:sz="4" w:space="0" w:color="E2B23D" w:themeColor="accent1"/>
          <w:right w:val="single" w:sz="4" w:space="0" w:color="E2B23D" w:themeColor="accent1"/>
          <w:insideH w:val="nil"/>
          <w:insideV w:val="nil"/>
        </w:tcBorders>
        <w:shd w:val="clear" w:color="auto" w:fill="E2B23D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2B23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FD8" w:themeFill="accent1" w:themeFillTint="33"/>
      </w:tcPr>
    </w:tblStylePr>
    <w:tblStylePr w:type="band1Horz">
      <w:tblPr/>
      <w:tcPr>
        <w:shd w:val="clear" w:color="auto" w:fill="F9EFD8" w:themeFill="accent1" w:themeFillTint="33"/>
      </w:tcPr>
    </w:tblStylePr>
  </w:style>
  <w:style w:type="table" w:styleId="GridTable4">
    <w:name w:val="Grid Table 4"/>
    <w:basedOn w:val="TableNormal"/>
    <w:uiPriority w:val="49"/>
    <w:rsid w:val="00F7162E"/>
    <w:pPr>
      <w:jc w:val="center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6">
    <w:name w:val="Grid Table 4 Accent 6"/>
    <w:basedOn w:val="TableNormal"/>
    <w:uiPriority w:val="49"/>
    <w:rsid w:val="00F7162E"/>
    <w:tblPr>
      <w:tblStyleRowBandSize w:val="1"/>
      <w:tblStyleColBandSize w:val="1"/>
      <w:tblBorders>
        <w:top w:val="single" w:sz="4" w:space="0" w:color="FDEC9C" w:themeColor="accent6" w:themeTint="99"/>
        <w:left w:val="single" w:sz="4" w:space="0" w:color="FDEC9C" w:themeColor="accent6" w:themeTint="99"/>
        <w:bottom w:val="single" w:sz="4" w:space="0" w:color="FDEC9C" w:themeColor="accent6" w:themeTint="99"/>
        <w:right w:val="single" w:sz="4" w:space="0" w:color="FDEC9C" w:themeColor="accent6" w:themeTint="99"/>
        <w:insideH w:val="single" w:sz="4" w:space="0" w:color="FDEC9C" w:themeColor="accent6" w:themeTint="99"/>
        <w:insideV w:val="single" w:sz="4" w:space="0" w:color="FDEC9C" w:themeColor="accent6" w:themeTint="99"/>
      </w:tblBorders>
    </w:tblPr>
    <w:tblStylePr w:type="firstRow">
      <w:pPr>
        <w:jc w:val="center"/>
      </w:pPr>
      <w:rPr>
        <w:b/>
        <w:bCs/>
        <w:color w:val="000000" w:themeColor="text1"/>
      </w:rPr>
      <w:tblPr/>
      <w:tcPr>
        <w:tcBorders>
          <w:top w:val="single" w:sz="4" w:space="0" w:color="FCE15B" w:themeColor="accent6"/>
          <w:left w:val="single" w:sz="4" w:space="0" w:color="FCE15B" w:themeColor="accent6"/>
          <w:bottom w:val="single" w:sz="4" w:space="0" w:color="FCE15B" w:themeColor="accent6"/>
          <w:right w:val="single" w:sz="4" w:space="0" w:color="FCE15B" w:themeColor="accent6"/>
          <w:insideH w:val="nil"/>
          <w:insideV w:val="nil"/>
        </w:tcBorders>
        <w:shd w:val="clear" w:color="auto" w:fill="FCE15B" w:themeFill="accent6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FCE1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8DD" w:themeFill="accent6" w:themeFillTint="33"/>
      </w:tcPr>
    </w:tblStylePr>
    <w:tblStylePr w:type="band1Horz">
      <w:tblPr/>
      <w:tcPr>
        <w:shd w:val="clear" w:color="auto" w:fill="FEF8DD" w:themeFill="accent6" w:themeFillTint="33"/>
      </w:tcPr>
    </w:tblStylePr>
  </w:style>
  <w:style w:type="table" w:styleId="ListTable4-Accent2">
    <w:name w:val="List Table 4 Accent 2"/>
    <w:basedOn w:val="TableNormal"/>
    <w:uiPriority w:val="49"/>
    <w:rsid w:val="00123C99"/>
    <w:tblPr>
      <w:tblStyleRowBandSize w:val="1"/>
      <w:tblStyleColBandSize w:val="1"/>
      <w:tblBorders>
        <w:top w:val="single" w:sz="4" w:space="0" w:color="B2D7BA" w:themeColor="accent2" w:themeTint="99"/>
        <w:left w:val="single" w:sz="4" w:space="0" w:color="B2D7BA" w:themeColor="accent2" w:themeTint="99"/>
        <w:bottom w:val="single" w:sz="4" w:space="0" w:color="B2D7BA" w:themeColor="accent2" w:themeTint="99"/>
        <w:right w:val="single" w:sz="4" w:space="0" w:color="B2D7BA" w:themeColor="accent2" w:themeTint="99"/>
        <w:insideH w:val="single" w:sz="4" w:space="0" w:color="B2D7BA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D8E" w:themeColor="accent2"/>
          <w:left w:val="single" w:sz="4" w:space="0" w:color="7FBD8E" w:themeColor="accent2"/>
          <w:bottom w:val="single" w:sz="4" w:space="0" w:color="7FBD8E" w:themeColor="accent2"/>
          <w:right w:val="single" w:sz="4" w:space="0" w:color="7FBD8E" w:themeColor="accent2"/>
          <w:insideH w:val="nil"/>
        </w:tcBorders>
        <w:shd w:val="clear" w:color="auto" w:fill="7FBD8E" w:themeFill="accent2"/>
      </w:tcPr>
    </w:tblStylePr>
    <w:tblStylePr w:type="lastRow">
      <w:rPr>
        <w:b/>
        <w:bCs/>
      </w:rPr>
      <w:tblPr/>
      <w:tcPr>
        <w:tcBorders>
          <w:top w:val="double" w:sz="4" w:space="0" w:color="B2D7B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E8" w:themeFill="accent2" w:themeFillTint="33"/>
      </w:tcPr>
    </w:tblStylePr>
    <w:tblStylePr w:type="band1Horz">
      <w:tblPr/>
      <w:tcPr>
        <w:shd w:val="clear" w:color="auto" w:fill="E5F1E8" w:themeFill="accent2" w:themeFillTint="33"/>
      </w:tcPr>
    </w:tblStylePr>
  </w:style>
  <w:style w:type="table" w:styleId="ListTable4-Accent4">
    <w:name w:val="List Table 4 Accent 4"/>
    <w:basedOn w:val="TableNormal"/>
    <w:uiPriority w:val="49"/>
    <w:rsid w:val="00123C99"/>
    <w:tblPr>
      <w:tblStyleRowBandSize w:val="1"/>
      <w:tblStyleColBandSize w:val="1"/>
      <w:tblBorders>
        <w:top w:val="single" w:sz="4" w:space="0" w:color="655D74" w:themeColor="accent4"/>
        <w:left w:val="single" w:sz="4" w:space="0" w:color="655D74" w:themeColor="accent4"/>
        <w:bottom w:val="single" w:sz="4" w:space="0" w:color="655D74" w:themeColor="accent4"/>
        <w:right w:val="single" w:sz="4" w:space="0" w:color="655D74" w:themeColor="accent4"/>
        <w:insideH w:val="single" w:sz="4" w:space="0" w:color="655D74" w:themeColor="accent4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655D74" w:themeColor="accent4"/>
          <w:left w:val="single" w:sz="4" w:space="0" w:color="655D74" w:themeColor="accent4"/>
          <w:bottom w:val="single" w:sz="4" w:space="0" w:color="655D74" w:themeColor="accent4"/>
          <w:right w:val="single" w:sz="4" w:space="0" w:color="655D74" w:themeColor="accent4"/>
          <w:insideH w:val="nil"/>
        </w:tcBorders>
        <w:shd w:val="clear" w:color="auto" w:fill="655D74" w:themeFill="accent4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A19AA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DE4" w:themeFill="accent4" w:themeFillTint="33"/>
      </w:tcPr>
    </w:tblStylePr>
    <w:tblStylePr w:type="band1Horz">
      <w:tblPr/>
      <w:tcPr>
        <w:shd w:val="clear" w:color="auto" w:fill="DFDDE4" w:themeFill="accent4" w:themeFillTint="33"/>
      </w:tcPr>
    </w:tblStylePr>
  </w:style>
  <w:style w:type="paragraph" w:customStyle="1" w:styleId="FNCFSHeading3">
    <w:name w:val="FNCFS Heading 3"/>
    <w:basedOn w:val="Heading3"/>
    <w:next w:val="Normal"/>
    <w:autoRedefine/>
    <w:qFormat/>
    <w:rsid w:val="001708B5"/>
    <w:pPr>
      <w:spacing w:before="240"/>
    </w:pPr>
    <w:rPr>
      <w:rFonts w:ascii="Poppins SemiBold" w:hAnsi="Poppins SemiBold" w:cs="Times New Roman (Headings CS)"/>
      <w:b/>
      <w:caps/>
      <w:color w:val="4B4556" w:themeColor="tex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90F0B"/>
    <w:rPr>
      <w:rFonts w:asciiTheme="majorHAnsi" w:eastAsiaTheme="majorEastAsia" w:hAnsiTheme="majorHAnsi" w:cstheme="majorBidi"/>
      <w:color w:val="7C5D12" w:themeColor="accent1" w:themeShade="7F"/>
    </w:rPr>
  </w:style>
  <w:style w:type="paragraph" w:customStyle="1" w:styleId="FNCFSHeading4">
    <w:name w:val="FNCFS Heading 4"/>
    <w:basedOn w:val="Heading4"/>
    <w:autoRedefine/>
    <w:qFormat/>
    <w:rsid w:val="006A0CB5"/>
    <w:pPr>
      <w:pBdr>
        <w:bottom w:val="single" w:sz="4" w:space="2" w:color="333333" w:themeColor="accent3"/>
      </w:pBdr>
      <w:spacing w:before="240"/>
    </w:pPr>
    <w:rPr>
      <w:rFonts w:ascii="Lora" w:hAnsi="Lora" w:cs="Times New Roman (Headings CS)"/>
      <w:b/>
      <w:i w:val="0"/>
      <w:iCs w:val="0"/>
      <w:color w:val="000000" w:themeColor="text1"/>
      <w:spacing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78E0"/>
    <w:rPr>
      <w:rFonts w:asciiTheme="majorHAnsi" w:eastAsiaTheme="majorEastAsia" w:hAnsiTheme="majorHAnsi" w:cstheme="majorBidi"/>
      <w:i/>
      <w:iCs/>
      <w:color w:val="BA8C1C" w:themeColor="accent1" w:themeShade="BF"/>
      <w:sz w:val="20"/>
    </w:rPr>
  </w:style>
  <w:style w:type="paragraph" w:customStyle="1" w:styleId="FNCS-Addressee">
    <w:name w:val="FNCS-Addressee"/>
    <w:basedOn w:val="FNCFSBodyCopy"/>
    <w:autoRedefine/>
    <w:qFormat/>
    <w:rsid w:val="00AE0024"/>
    <w:pPr>
      <w:spacing w:before="0" w:after="0"/>
    </w:p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010288"/>
    <w:pPr>
      <w:suppressAutoHyphens w:val="0"/>
      <w:adjustRightInd/>
      <w:snapToGrid/>
      <w:ind w:left="720"/>
      <w:contextualSpacing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010288"/>
    <w:rPr>
      <w:color w:val="655D74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010288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010288"/>
    <w:pPr>
      <w:suppressAutoHyphens w:val="0"/>
      <w:adjustRightInd/>
      <w:snapToGrid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028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10288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10288"/>
    <w:rPr>
      <w:rFonts w:ascii="Fertigo Pro" w:eastAsiaTheme="majorEastAsia" w:hAnsi="Fertigo Pro" w:cstheme="majorBidi"/>
      <w:color w:val="635B73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288"/>
    <w:rPr>
      <w:rFonts w:ascii="Fertigo Pro" w:eastAsiaTheme="majorEastAsia" w:hAnsi="Fertigo Pro" w:cstheme="majorBidi"/>
      <w:color w:val="635B73"/>
      <w:sz w:val="28"/>
      <w:szCs w:val="26"/>
    </w:rPr>
  </w:style>
  <w:style w:type="paragraph" w:styleId="Revision">
    <w:name w:val="Revision"/>
    <w:hidden/>
    <w:uiPriority w:val="99"/>
    <w:semiHidden/>
    <w:rsid w:val="000102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288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10288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qFormat/>
    <w:rsid w:val="00010288"/>
    <w:pPr>
      <w:tabs>
        <w:tab w:val="right" w:pos="9360"/>
      </w:tabs>
      <w:suppressAutoHyphens w:val="0"/>
      <w:adjustRightInd/>
      <w:snapToGrid/>
      <w:jc w:val="center"/>
    </w:pPr>
    <w:rPr>
      <w:rFonts w:ascii="@MS Mincho" w:eastAsia="Times New Roman" w:hAnsi="@MS Mincho" w:cs="@MS Mincho"/>
      <w:b/>
      <w:caps/>
      <w:color w:val="auto"/>
      <w:kern w:val="0"/>
      <w:sz w:val="18"/>
      <w:szCs w:val="22"/>
      <w:lang w:eastAsia="en-CA"/>
      <w14:ligatures w14:val="none"/>
    </w:rPr>
  </w:style>
  <w:style w:type="paragraph" w:customStyle="1" w:styleId="TableText">
    <w:name w:val="Table Text"/>
    <w:basedOn w:val="BodyText"/>
    <w:qFormat/>
    <w:rsid w:val="00010288"/>
    <w:pPr>
      <w:snapToGrid w:val="0"/>
      <w:spacing w:after="0" w:line="240" w:lineRule="atLeast"/>
    </w:pPr>
    <w:rPr>
      <w:rFonts w:ascii="@MS Mincho" w:eastAsia="Times New Roman" w:hAnsi="@MS Mincho" w:cs="@MS Mincho"/>
      <w:kern w:val="0"/>
      <w:sz w:val="20"/>
      <w:szCs w:val="18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10288"/>
    <w:pPr>
      <w:suppressAutoHyphens w:val="0"/>
      <w:adjustRightInd/>
      <w:snapToGrid/>
      <w:spacing w:after="120"/>
    </w:pPr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10288"/>
  </w:style>
  <w:style w:type="character" w:styleId="FollowedHyperlink">
    <w:name w:val="FollowedHyperlink"/>
    <w:basedOn w:val="DefaultParagraphFont"/>
    <w:uiPriority w:val="99"/>
    <w:semiHidden/>
    <w:unhideWhenUsed/>
    <w:rsid w:val="00010288"/>
    <w:rPr>
      <w:color w:val="7FBD8E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10288"/>
    <w:pPr>
      <w:spacing w:line="259" w:lineRule="auto"/>
      <w:outlineLvl w:val="9"/>
    </w:pPr>
    <w:rPr>
      <w:rFonts w:asciiTheme="majorHAnsi" w:hAnsiTheme="majorHAnsi"/>
      <w:color w:val="BA8C1C" w:themeColor="accent1" w:themeShade="BF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10288"/>
    <w:pPr>
      <w:suppressAutoHyphens w:val="0"/>
      <w:adjustRightInd/>
      <w:snapToGrid/>
      <w:spacing w:after="100"/>
    </w:pPr>
    <w:rPr>
      <w:color w:val="auto"/>
    </w:rPr>
  </w:style>
  <w:style w:type="paragraph" w:styleId="TOC2">
    <w:name w:val="toc 2"/>
    <w:basedOn w:val="Normal"/>
    <w:next w:val="Normal"/>
    <w:autoRedefine/>
    <w:uiPriority w:val="39"/>
    <w:unhideWhenUsed/>
    <w:rsid w:val="00010288"/>
    <w:pPr>
      <w:suppressAutoHyphens w:val="0"/>
      <w:adjustRightInd/>
      <w:snapToGrid/>
      <w:spacing w:after="100"/>
      <w:ind w:left="240"/>
    </w:pPr>
    <w:rPr>
      <w:color w:val="auto"/>
    </w:rPr>
  </w:style>
  <w:style w:type="paragraph" w:customStyle="1" w:styleId="FNFCSHeader">
    <w:name w:val="FNFCS Header"/>
    <w:basedOn w:val="Normal"/>
    <w:autoRedefine/>
    <w:qFormat/>
    <w:rsid w:val="00775D85"/>
    <w:rPr>
      <w:rFonts w:asciiTheme="majorHAnsi" w:hAnsiTheme="majorHAnsi"/>
      <w:color w:val="655D74" w:themeColor="text2"/>
      <w:sz w:val="28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1EE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1EE4"/>
    <w:rPr>
      <w:rFonts w:ascii="Consolas" w:hAnsi="Consolas"/>
      <w:color w:val="000000" w:themeColor="text1"/>
      <w:sz w:val="20"/>
      <w:szCs w:val="20"/>
    </w:r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rsid w:val="0080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373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564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553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65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9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128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00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936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2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8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36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3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20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97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3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701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4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88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460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02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rebrand.ly/S143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\AppData\Local\Microsoft\Windows\INetCache\Content.Outlook\S3OCMLAV\FNCFS-DocumentTemplate-standard.dotx" TargetMode="External"/></Relationships>
</file>

<file path=word/theme/theme1.xml><?xml version="1.0" encoding="utf-8"?>
<a:theme xmlns:a="http://schemas.openxmlformats.org/drawingml/2006/main" name="FNCS-New">
  <a:themeElements>
    <a:clrScheme name="FNCS-NEW">
      <a:dk1>
        <a:srgbClr val="000000"/>
      </a:dk1>
      <a:lt1>
        <a:srgbClr val="FFFFFF"/>
      </a:lt1>
      <a:dk2>
        <a:srgbClr val="655D74"/>
      </a:dk2>
      <a:lt2>
        <a:srgbClr val="FCE15B"/>
      </a:lt2>
      <a:accent1>
        <a:srgbClr val="E2B23D"/>
      </a:accent1>
      <a:accent2>
        <a:srgbClr val="7FBD8E"/>
      </a:accent2>
      <a:accent3>
        <a:srgbClr val="333333"/>
      </a:accent3>
      <a:accent4>
        <a:srgbClr val="655D74"/>
      </a:accent4>
      <a:accent5>
        <a:srgbClr val="E2B23D"/>
      </a:accent5>
      <a:accent6>
        <a:srgbClr val="FCE15B"/>
      </a:accent6>
      <a:hlink>
        <a:srgbClr val="655D74"/>
      </a:hlink>
      <a:folHlink>
        <a:srgbClr val="7FBD8E"/>
      </a:folHlink>
    </a:clrScheme>
    <a:fontScheme name="Lato">
      <a:majorFont>
        <a:latin typeface="Poppins Bold"/>
        <a:ea typeface=""/>
        <a:cs typeface=""/>
      </a:majorFont>
      <a:minorFont>
        <a:latin typeface="Poppi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NCS-New" id="{8E63BD7E-0780-054A-A902-1439C4207019}" vid="{66BA0212-8D12-C945-9C8A-5D1C0C785DC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20232daa-b910-4623-a821-eaff1f3da50b" xsi:nil="true"/>
    <lcf76f155ced4ddcb4097134ff3c332f0 xmlns="20232daa-b910-4623-a821-eaff1f3da50b" xsi:nil="true"/>
    <MigrationWizId xmlns="20232daa-b910-4623-a821-eaff1f3da50b" xsi:nil="true"/>
    <MigrationWizIdVersion xmlns="20232daa-b910-4623-a821-eaff1f3da50b" xsi:nil="true"/>
    <lcf76f155ced4ddcb4097134ff3c332f xmlns="20232daa-b910-4623-a821-eaff1f3da50b">
      <Terms xmlns="http://schemas.microsoft.com/office/infopath/2007/PartnerControls"/>
    </lcf76f155ced4ddcb4097134ff3c332f>
    <TaxCatchAll xmlns="44251735-dc07-421e-a829-60de19a5f6c8" xsi:nil="true"/>
    <SharedWithUsers xmlns="44251735-dc07-421e-a829-60de19a5f6c8">
      <UserInfo>
        <DisplayName>Whitney Siemens</DisplayName>
        <AccountId>513</AccountId>
        <AccountType/>
      </UserInfo>
      <UserInfo>
        <DisplayName>Monica Hermary</DisplayName>
        <AccountId>3818</AccountId>
        <AccountType/>
      </UserInfo>
      <UserInfo>
        <DisplayName>Heidi Kim</DisplayName>
        <AccountId>25</AccountId>
        <AccountType/>
      </UserInfo>
      <UserInfo>
        <DisplayName>Melissa Dempsey</DisplayName>
        <AccountId>2700</AccountId>
        <AccountType/>
      </UserInfo>
    </SharedWithUsers>
    <AssetLibrary xmlns="20232daa-b910-4623-a821-eaff1f3da50b">true</AssetLibrary>
    <lcf76f155ced4ddcb4097134ff3c332f2 xmlns="20232daa-b910-4623-a821-eaff1f3da50b" xsi:nil="true"/>
    <lcf76f155ced4ddcb4097134ff3c332f3 xmlns="20232daa-b910-4623-a821-eaff1f3da50b" xsi:nil="true"/>
    <lcf76f155ced4ddcb4097134ff3c332f1 xmlns="20232daa-b910-4623-a821-eaff1f3da50b" xsi:nil="true"/>
    <Status xmlns="20232daa-b910-4623-a821-eaff1f3da50b" xsi:nil="true"/>
    <_dlc_DocId xmlns="44251735-dc07-421e-a829-60de19a5f6c8">DCFT-1495728729-59541</_dlc_DocId>
    <_dlc_DocIdUrl xmlns="44251735-dc07-421e-a829-60de19a5f6c8">
      <Url>https://thechangemakers365.sharepoint.com/sites/First Nations Child Welfare Settlement/_layouts/15/DocIdRedir.aspx?ID=DCFT-1495728729-59541</Url>
      <Description>DCFT-1495728729-59541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872286B517A48AEB5818A0EB76CCE" ma:contentTypeVersion="25" ma:contentTypeDescription="Create a new document." ma:contentTypeScope="" ma:versionID="9fdcfeb5af2f7d9f77f0fcb6d8897bb9">
  <xsd:schema xmlns:xsd="http://www.w3.org/2001/XMLSchema" xmlns:xs="http://www.w3.org/2001/XMLSchema" xmlns:p="http://schemas.microsoft.com/office/2006/metadata/properties" xmlns:ns2="20232daa-b910-4623-a821-eaff1f3da50b" xmlns:ns3="44251735-dc07-421e-a829-60de19a5f6c8" targetNamespace="http://schemas.microsoft.com/office/2006/metadata/properties" ma:root="true" ma:fieldsID="169bfac37e964a22fe138d16d90f41d1" ns2:_="" ns3:_="">
    <xsd:import namespace="20232daa-b910-4623-a821-eaff1f3da50b"/>
    <xsd:import namespace="44251735-dc07-421e-a829-60de19a5f6c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1" minOccurs="0"/>
                <xsd:element ref="ns2:lcf76f155ced4ddcb4097134ff3c332f2" minOccurs="0"/>
                <xsd:element ref="ns2:lcf76f155ced4ddcb4097134ff3c332f3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AssetLibrary"/>
                <xsd:element ref="ns2:MediaServiceBillingMetadat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32daa-b910-4623-a821-eaff1f3da50b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Class" ma:format="Dropdown" ma:internalName="lcf76f155ced4ddcb4097134ff3c332f0">
      <xsd:simpleType>
        <xsd:restriction base="dms:Choice">
          <xsd:enumeration value="All"/>
          <xsd:enumeration value="Removed Child &amp; Removed Child Family"/>
          <xsd:enumeration value="Kith Child &amp; Kith Family"/>
          <xsd:enumeration value="Jordan's Principle &amp; Jordan's Principle Family"/>
          <xsd:enumeration value="Trout Child &amp; Trout Child Family"/>
          <xsd:enumeration value="Essential Service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1" ma:index="16" nillable="true" ma:displayName="Use Case" ma:format="Dropdown" ma:internalName="lcf76f155ced4ddcb4097134ff3c332f1">
      <xsd:simpleType>
        <xsd:restriction base="dms:Choice">
          <xsd:enumeration value="Internal "/>
          <xsd:enumeration value="External"/>
        </xsd:restriction>
      </xsd:simpleType>
    </xsd:element>
    <xsd:element name="lcf76f155ced4ddcb4097134ff3c332f2" ma:index="17" nillable="true" ma:displayName="Channel" ma:format="Dropdown" ma:internalName="lcf76f155ced4ddcb4097134ff3c332f2">
      <xsd:simpleType>
        <xsd:restriction base="dms:Choice">
          <xsd:enumeration value="Web"/>
          <xsd:enumeration value="Social Media"/>
          <xsd:enumeration value="Paid Media"/>
          <xsd:enumeration value="Messaging"/>
          <xsd:enumeration value="Community Resource"/>
          <xsd:enumeration value="Email/SMS"/>
          <xsd:enumeration value="Print"/>
          <xsd:enumeration value="Community Management"/>
        </xsd:restriction>
      </xsd:simpleType>
    </xsd:element>
    <xsd:element name="lcf76f155ced4ddcb4097134ff3c332f3" ma:index="18" nillable="true" ma:displayName="Tags" ma:format="Dropdown" ma:internalName="lcf76f155ced4ddcb4097134ff3c332f3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Working Document"/>
          <xsd:enumeration value="Draft"/>
          <xsd:enumeration value="Internal Review"/>
          <xsd:enumeration value="Client Review"/>
          <xsd:enumeration value="Approved"/>
          <xsd:enumeration value="Final"/>
        </xsd:restriction>
      </xsd:simpleType>
    </xsd:element>
    <xsd:element name="AssetLibrary" ma:index="31" ma:displayName="Asset Library" ma:default="1" ma:format="Dropdown" ma:internalName="AssetLibrary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51735-dc07-421e-a829-60de19a5f6c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97ac7fc-115b-4c19-8ebc-c0fbec1f51b3}" ma:internalName="TaxCatchAll" ma:showField="CatchAllData" ma:web="44251735-dc07-421e-a829-60de19a5f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DCFA5B-AA84-4489-A1B6-6C61FF70F0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B93C37-8123-4D64-98A8-F0A66FF5F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9BF8C0-B4F4-4F6B-9012-EEDBD5272E6B}">
  <ds:schemaRefs>
    <ds:schemaRef ds:uri="http://schemas.microsoft.com/office/2006/metadata/properties"/>
    <ds:schemaRef ds:uri="http://schemas.microsoft.com/office/infopath/2007/PartnerControls"/>
    <ds:schemaRef ds:uri="20232daa-b910-4623-a821-eaff1f3da50b"/>
    <ds:schemaRef ds:uri="44251735-dc07-421e-a829-60de19a5f6c8"/>
  </ds:schemaRefs>
</ds:datastoreItem>
</file>

<file path=customXml/itemProps4.xml><?xml version="1.0" encoding="utf-8"?>
<ds:datastoreItem xmlns:ds="http://schemas.openxmlformats.org/officeDocument/2006/customXml" ds:itemID="{272BCE0A-307B-6449-ACFF-6A47FBD1E7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AD7E7C-FCCF-47A9-80CA-5815143FE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232daa-b910-4623-a821-eaff1f3da50b"/>
    <ds:schemaRef ds:uri="44251735-dc07-421e-a829-60de19a5f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C:\Users\monica\AppData\Local\Microsoft\Windows\INetCache\Content.Outlook\S3OCMLAV\FNCFS-DocumentTemplate-standard.dotx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Julie Guillemet</cp:lastModifiedBy>
  <cp:revision>3</cp:revision>
  <dcterms:created xsi:type="dcterms:W3CDTF">2025-07-24T14:25:00Z</dcterms:created>
  <dcterms:modified xsi:type="dcterms:W3CDTF">2025-07-24T14:26:00Z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0x010100D47872286B517A48AEB5818A0EB76CCE</vt:lpwstr>
  </property>
  <property fmtid="{D5CDD505-2E9C-101B-9397-08002B2CF9AE}" pid="3" name="MediaServiceImageTags">
    <vt:lpwstr/>
  </property>
  <property fmtid="{D5CDD505-2E9C-101B-9397-08002B2CF9AE}" pid="4" name="_dlc_DocIdItemGuid">
    <vt:lpwstr>62c4d102-90ee-4bcb-bfc2-e77ff228a7c8</vt:lpwstr>
  </property>
</Properties>
</file>